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D3CCD7" w14:textId="669A26A2" w:rsidR="008D4AE4" w:rsidRDefault="008D4AE4" w:rsidP="008D4AE4">
      <w:r w:rsidRPr="00FA3336">
        <w:rPr>
          <w:noProof/>
        </w:rPr>
        <w:drawing>
          <wp:inline distT="0" distB="0" distL="0" distR="0" wp14:anchorId="256619DE" wp14:editId="58FB113E">
            <wp:extent cx="7064352" cy="5502117"/>
            <wp:effectExtent l="0" t="0" r="381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64352" cy="5502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3336">
        <w:rPr>
          <w:noProof/>
        </w:rPr>
        <w:lastRenderedPageBreak/>
        <w:drawing>
          <wp:inline distT="0" distB="0" distL="0" distR="0" wp14:anchorId="32D16F2F" wp14:editId="27A33AFD">
            <wp:extent cx="7704488" cy="5471634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04488" cy="5471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170F" w:rsidRPr="00C5170F">
        <w:lastRenderedPageBreak/>
        <w:drawing>
          <wp:inline distT="0" distB="0" distL="0" distR="0" wp14:anchorId="7BE6074C" wp14:editId="42B2F628">
            <wp:extent cx="7811177" cy="5395428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811177" cy="539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90758" w14:textId="1ECE1A71" w:rsidR="00C5170F" w:rsidRDefault="00C5170F" w:rsidP="008D4AE4"/>
    <w:p w14:paraId="237FA44A" w14:textId="11071202" w:rsidR="007203F5" w:rsidRDefault="007203F5" w:rsidP="008D4AE4">
      <w:r w:rsidRPr="007203F5">
        <w:drawing>
          <wp:inline distT="0" distB="0" distL="0" distR="0" wp14:anchorId="4890E277" wp14:editId="794CC3F9">
            <wp:extent cx="7315834" cy="5342083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15834" cy="5342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A9597" w14:textId="63D9223D" w:rsidR="007203F5" w:rsidRDefault="007203F5" w:rsidP="008D4AE4">
      <w:r w:rsidRPr="007203F5">
        <w:lastRenderedPageBreak/>
        <w:drawing>
          <wp:inline distT="0" distB="0" distL="0" distR="0" wp14:anchorId="2BCD4EA3" wp14:editId="7E4E9DA6">
            <wp:extent cx="7376799" cy="5349704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376799" cy="534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3590D" w14:textId="3442EE04" w:rsidR="007203F5" w:rsidRPr="00FA3336" w:rsidRDefault="007203F5" w:rsidP="008D4AE4">
      <w:r w:rsidRPr="007203F5">
        <w:lastRenderedPageBreak/>
        <w:drawing>
          <wp:inline distT="0" distB="0" distL="0" distR="0" wp14:anchorId="06B1D571" wp14:editId="6F55F630">
            <wp:extent cx="7239627" cy="5380186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39627" cy="538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203F5" w:rsidRPr="00FA3336" w:rsidSect="008D4AE4">
      <w:headerReference w:type="even" r:id="rId18"/>
      <w:headerReference w:type="default" r:id="rId19"/>
      <w:footerReference w:type="default" r:id="rId20"/>
      <w:headerReference w:type="first" r:id="rId21"/>
      <w:pgSz w:w="15840" w:h="12240" w:orient="landscape"/>
      <w:pgMar w:top="1560" w:right="1779" w:bottom="1325" w:left="1418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798356" w14:textId="77777777" w:rsidR="003A42CB" w:rsidRDefault="003A42CB">
      <w:pPr>
        <w:spacing w:line="240" w:lineRule="auto"/>
      </w:pPr>
      <w:r>
        <w:separator/>
      </w:r>
    </w:p>
  </w:endnote>
  <w:endnote w:type="continuationSeparator" w:id="0">
    <w:p w14:paraId="69F6B31C" w14:textId="77777777" w:rsidR="003A42CB" w:rsidRDefault="003A42CB">
      <w:pPr>
        <w:spacing w:line="240" w:lineRule="auto"/>
      </w:pPr>
      <w:r>
        <w:continuationSeparator/>
      </w:r>
    </w:p>
  </w:endnote>
  <w:endnote w:type="continuationNotice" w:id="1">
    <w:p w14:paraId="5F386E33" w14:textId="77777777" w:rsidR="003A42CB" w:rsidRDefault="003A42C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6E27D4" w14:textId="77777777" w:rsidR="004958FC" w:rsidRDefault="00495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right"/>
      <w:rPr>
        <w:color w:val="595959"/>
        <w:sz w:val="18"/>
        <w:szCs w:val="18"/>
      </w:rPr>
    </w:pPr>
  </w:p>
  <w:p w14:paraId="16FAD7CB" w14:textId="77777777" w:rsidR="004958FC" w:rsidRDefault="00D17D7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jc w:val="center"/>
      <w:rPr>
        <w:color w:val="000000"/>
      </w:rPr>
    </w:pPr>
    <w:r>
      <w:rPr>
        <w:color w:val="000000"/>
        <w:sz w:val="22"/>
      </w:rPr>
      <w:t>GFPI-F-135 V04</w:t>
    </w:r>
  </w:p>
  <w:p w14:paraId="3035502D" w14:textId="77777777" w:rsidR="004958FC" w:rsidRDefault="00495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AEE43E" w14:textId="77777777" w:rsidR="003A42CB" w:rsidRDefault="003A42CB">
      <w:pPr>
        <w:spacing w:line="240" w:lineRule="auto"/>
      </w:pPr>
      <w:r>
        <w:separator/>
      </w:r>
    </w:p>
  </w:footnote>
  <w:footnote w:type="continuationSeparator" w:id="0">
    <w:p w14:paraId="77B572DC" w14:textId="77777777" w:rsidR="003A42CB" w:rsidRDefault="003A42CB">
      <w:pPr>
        <w:spacing w:line="240" w:lineRule="auto"/>
      </w:pPr>
      <w:r>
        <w:continuationSeparator/>
      </w:r>
    </w:p>
  </w:footnote>
  <w:footnote w:type="continuationNotice" w:id="1">
    <w:p w14:paraId="4B63B7C2" w14:textId="77777777" w:rsidR="003A42CB" w:rsidRDefault="003A42C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FDBCE9" w14:textId="77777777" w:rsidR="004958FC" w:rsidRDefault="003A42C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color w:val="000000"/>
      </w:rPr>
    </w:pPr>
    <w:r>
      <w:rPr>
        <w:color w:val="000000"/>
      </w:rPr>
      <w:pict w14:anchorId="2AB0F51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2049" type="#_x0000_t136" style="position:absolute;margin-left:0;margin-top:0;width:566.2pt;height:113.2pt;rotation:315;z-index:-251658239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779D34" w14:textId="77777777" w:rsidR="004958FC" w:rsidRDefault="00D17D7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color w:val="000000"/>
      </w:rPr>
    </w:pPr>
    <w:r>
      <w:rPr>
        <w:color w:val="000000"/>
        <w:sz w:val="22"/>
      </w:rPr>
      <w:t xml:space="preserve">                                                                                                                       </w:t>
    </w:r>
  </w:p>
  <w:p w14:paraId="54D69BD2" w14:textId="77777777" w:rsidR="004958FC" w:rsidRDefault="00D17D7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1B675B3" wp14:editId="2FCE3CC7">
          <wp:extent cx="592455" cy="561340"/>
          <wp:effectExtent l="0" t="0" r="0" b="0"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B98A98" w14:textId="77777777" w:rsidR="004958FC" w:rsidRDefault="003A42C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color w:val="000000"/>
      </w:rPr>
    </w:pPr>
    <w:r>
      <w:rPr>
        <w:color w:val="000000"/>
      </w:rPr>
      <w:pict w14:anchorId="15FE759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2050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4C06B220" w14:textId="77777777" w:rsidR="004958FC" w:rsidRDefault="00495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CC7F11"/>
    <w:multiLevelType w:val="hybridMultilevel"/>
    <w:tmpl w:val="5464DB2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896121"/>
    <w:multiLevelType w:val="multilevel"/>
    <w:tmpl w:val="0F8E3AA2"/>
    <w:lvl w:ilvl="0">
      <w:start w:val="1"/>
      <w:numFmt w:val="decimal"/>
      <w:lvlText w:val="%1."/>
      <w:lvlJc w:val="left"/>
      <w:pPr>
        <w:ind w:left="820" w:hanging="360"/>
      </w:pPr>
      <w:rPr>
        <w:rFonts w:ascii="Calibri" w:eastAsia="Calibri" w:hAnsi="Calibri" w:cs="Calibri"/>
        <w:b w:val="0"/>
        <w:i w:val="0"/>
        <w:sz w:val="22"/>
        <w:szCs w:val="22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numFmt w:val="bullet"/>
      <w:lvlText w:val="•"/>
      <w:lvlJc w:val="left"/>
      <w:pPr>
        <w:ind w:left="1580" w:hanging="360"/>
      </w:pPr>
    </w:lvl>
    <w:lvl w:ilvl="3">
      <w:numFmt w:val="bullet"/>
      <w:lvlText w:val="•"/>
      <w:lvlJc w:val="left"/>
      <w:pPr>
        <w:ind w:left="2260" w:hanging="360"/>
      </w:pPr>
    </w:lvl>
    <w:lvl w:ilvl="4">
      <w:numFmt w:val="bullet"/>
      <w:lvlText w:val="•"/>
      <w:lvlJc w:val="left"/>
      <w:pPr>
        <w:ind w:left="3382" w:hanging="360"/>
      </w:pPr>
    </w:lvl>
    <w:lvl w:ilvl="5">
      <w:numFmt w:val="bullet"/>
      <w:lvlText w:val="•"/>
      <w:lvlJc w:val="left"/>
      <w:pPr>
        <w:ind w:left="4505" w:hanging="360"/>
      </w:pPr>
    </w:lvl>
    <w:lvl w:ilvl="6">
      <w:numFmt w:val="bullet"/>
      <w:lvlText w:val="•"/>
      <w:lvlJc w:val="left"/>
      <w:pPr>
        <w:ind w:left="5628" w:hanging="360"/>
      </w:pPr>
    </w:lvl>
    <w:lvl w:ilvl="7">
      <w:numFmt w:val="bullet"/>
      <w:lvlText w:val="•"/>
      <w:lvlJc w:val="left"/>
      <w:pPr>
        <w:ind w:left="6751" w:hanging="360"/>
      </w:pPr>
    </w:lvl>
    <w:lvl w:ilvl="8">
      <w:numFmt w:val="bullet"/>
      <w:lvlText w:val="•"/>
      <w:lvlJc w:val="left"/>
      <w:pPr>
        <w:ind w:left="7874" w:hanging="360"/>
      </w:pPr>
    </w:lvl>
  </w:abstractNum>
  <w:abstractNum w:abstractNumId="2" w15:restartNumberingAfterBreak="0">
    <w:nsid w:val="1BA719D0"/>
    <w:multiLevelType w:val="multilevel"/>
    <w:tmpl w:val="051A274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6C3C20"/>
    <w:multiLevelType w:val="hybridMultilevel"/>
    <w:tmpl w:val="7D0A7A1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BD3710"/>
    <w:multiLevelType w:val="multilevel"/>
    <w:tmpl w:val="592C6D1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244049"/>
    <w:multiLevelType w:val="hybridMultilevel"/>
    <w:tmpl w:val="E90E7DAA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4371FE"/>
    <w:multiLevelType w:val="hybridMultilevel"/>
    <w:tmpl w:val="CAC0A7A2"/>
    <w:lvl w:ilvl="0" w:tplc="240A0001">
      <w:start w:val="1"/>
      <w:numFmt w:val="bullet"/>
      <w:lvlText w:val=""/>
      <w:lvlJc w:val="left"/>
      <w:pPr>
        <w:ind w:left="11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7" w15:restartNumberingAfterBreak="0">
    <w:nsid w:val="39262EB8"/>
    <w:multiLevelType w:val="multilevel"/>
    <w:tmpl w:val="2E90AFF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9C6CF7"/>
    <w:multiLevelType w:val="hybridMultilevel"/>
    <w:tmpl w:val="1BD2A6DA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BD144EC"/>
    <w:multiLevelType w:val="multilevel"/>
    <w:tmpl w:val="BC92BD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F750E45"/>
    <w:multiLevelType w:val="hybridMultilevel"/>
    <w:tmpl w:val="2DBCFA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F3522D"/>
    <w:multiLevelType w:val="multilevel"/>
    <w:tmpl w:val="AF42117E"/>
    <w:lvl w:ilvl="0">
      <w:start w:val="1"/>
      <w:numFmt w:val="decimal"/>
      <w:lvlText w:val="%1."/>
      <w:lvlJc w:val="left"/>
      <w:pPr>
        <w:ind w:left="820" w:hanging="360"/>
      </w:pPr>
      <w:rPr>
        <w:rFonts w:ascii="Calibri" w:eastAsia="Calibri" w:hAnsi="Calibri" w:cs="Calibri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09431D"/>
    <w:multiLevelType w:val="multilevel"/>
    <w:tmpl w:val="E57C4F54"/>
    <w:lvl w:ilvl="0">
      <w:start w:val="1"/>
      <w:numFmt w:val="decimal"/>
      <w:lvlText w:val="%1."/>
      <w:lvlJc w:val="left"/>
      <w:pPr>
        <w:ind w:left="820" w:hanging="360"/>
      </w:pPr>
      <w:rPr>
        <w:rFonts w:ascii="Calibri" w:eastAsia="Calibri" w:hAnsi="Calibri" w:cs="Calibri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540" w:hanging="360"/>
      </w:pPr>
      <w:rPr>
        <w:rFonts w:ascii="Calibri" w:eastAsia="Calibri" w:hAnsi="Calibri" w:cs="Calibri"/>
        <w:b w:val="0"/>
        <w:i w:val="0"/>
        <w:sz w:val="22"/>
        <w:szCs w:val="22"/>
      </w:rPr>
    </w:lvl>
    <w:lvl w:ilvl="2">
      <w:numFmt w:val="bullet"/>
      <w:lvlText w:val="•"/>
      <w:lvlJc w:val="left"/>
      <w:pPr>
        <w:ind w:left="1580" w:hanging="360"/>
      </w:pPr>
    </w:lvl>
    <w:lvl w:ilvl="3">
      <w:numFmt w:val="bullet"/>
      <w:lvlText w:val="•"/>
      <w:lvlJc w:val="left"/>
      <w:pPr>
        <w:ind w:left="2260" w:hanging="360"/>
      </w:pPr>
    </w:lvl>
    <w:lvl w:ilvl="4">
      <w:numFmt w:val="bullet"/>
      <w:lvlText w:val="•"/>
      <w:lvlJc w:val="left"/>
      <w:pPr>
        <w:ind w:left="3382" w:hanging="360"/>
      </w:pPr>
    </w:lvl>
    <w:lvl w:ilvl="5">
      <w:numFmt w:val="bullet"/>
      <w:lvlText w:val="•"/>
      <w:lvlJc w:val="left"/>
      <w:pPr>
        <w:ind w:left="4505" w:hanging="360"/>
      </w:pPr>
    </w:lvl>
    <w:lvl w:ilvl="6">
      <w:numFmt w:val="bullet"/>
      <w:lvlText w:val="•"/>
      <w:lvlJc w:val="left"/>
      <w:pPr>
        <w:ind w:left="5628" w:hanging="360"/>
      </w:pPr>
    </w:lvl>
    <w:lvl w:ilvl="7">
      <w:numFmt w:val="bullet"/>
      <w:lvlText w:val="•"/>
      <w:lvlJc w:val="left"/>
      <w:pPr>
        <w:ind w:left="6751" w:hanging="360"/>
      </w:pPr>
    </w:lvl>
    <w:lvl w:ilvl="8">
      <w:numFmt w:val="bullet"/>
      <w:lvlText w:val="•"/>
      <w:lvlJc w:val="left"/>
      <w:pPr>
        <w:ind w:left="7874" w:hanging="360"/>
      </w:pPr>
    </w:lvl>
  </w:abstractNum>
  <w:abstractNum w:abstractNumId="13" w15:restartNumberingAfterBreak="0">
    <w:nsid w:val="5E01106A"/>
    <w:multiLevelType w:val="multilevel"/>
    <w:tmpl w:val="E64EC11E"/>
    <w:lvl w:ilvl="0">
      <w:start w:val="1"/>
      <w:numFmt w:val="low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08414F"/>
    <w:multiLevelType w:val="multilevel"/>
    <w:tmpl w:val="BC92BD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6DEA02BA"/>
    <w:multiLevelType w:val="hybridMultilevel"/>
    <w:tmpl w:val="13922B36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5B02AF2"/>
    <w:multiLevelType w:val="hybridMultilevel"/>
    <w:tmpl w:val="87C2BB56"/>
    <w:lvl w:ilvl="0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B7578AB"/>
    <w:multiLevelType w:val="multilevel"/>
    <w:tmpl w:val="0F8E3AA2"/>
    <w:lvl w:ilvl="0">
      <w:start w:val="1"/>
      <w:numFmt w:val="decimal"/>
      <w:lvlText w:val="%1."/>
      <w:lvlJc w:val="left"/>
      <w:pPr>
        <w:ind w:left="820" w:hanging="360"/>
      </w:pPr>
      <w:rPr>
        <w:rFonts w:ascii="Calibri" w:eastAsia="Calibri" w:hAnsi="Calibri" w:cs="Calibri"/>
        <w:b w:val="0"/>
        <w:i w:val="0"/>
        <w:sz w:val="22"/>
        <w:szCs w:val="22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numFmt w:val="bullet"/>
      <w:lvlText w:val="•"/>
      <w:lvlJc w:val="left"/>
      <w:pPr>
        <w:ind w:left="1580" w:hanging="360"/>
      </w:pPr>
    </w:lvl>
    <w:lvl w:ilvl="3">
      <w:numFmt w:val="bullet"/>
      <w:lvlText w:val="•"/>
      <w:lvlJc w:val="left"/>
      <w:pPr>
        <w:ind w:left="2260" w:hanging="360"/>
      </w:pPr>
    </w:lvl>
    <w:lvl w:ilvl="4">
      <w:numFmt w:val="bullet"/>
      <w:lvlText w:val="•"/>
      <w:lvlJc w:val="left"/>
      <w:pPr>
        <w:ind w:left="3382" w:hanging="360"/>
      </w:pPr>
    </w:lvl>
    <w:lvl w:ilvl="5">
      <w:numFmt w:val="bullet"/>
      <w:lvlText w:val="•"/>
      <w:lvlJc w:val="left"/>
      <w:pPr>
        <w:ind w:left="4505" w:hanging="360"/>
      </w:pPr>
    </w:lvl>
    <w:lvl w:ilvl="6">
      <w:numFmt w:val="bullet"/>
      <w:lvlText w:val="•"/>
      <w:lvlJc w:val="left"/>
      <w:pPr>
        <w:ind w:left="5628" w:hanging="360"/>
      </w:pPr>
    </w:lvl>
    <w:lvl w:ilvl="7">
      <w:numFmt w:val="bullet"/>
      <w:lvlText w:val="•"/>
      <w:lvlJc w:val="left"/>
      <w:pPr>
        <w:ind w:left="6751" w:hanging="360"/>
      </w:pPr>
    </w:lvl>
    <w:lvl w:ilvl="8">
      <w:numFmt w:val="bullet"/>
      <w:lvlText w:val="•"/>
      <w:lvlJc w:val="left"/>
      <w:pPr>
        <w:ind w:left="7874" w:hanging="360"/>
      </w:pPr>
    </w:lvl>
  </w:abstractNum>
  <w:abstractNum w:abstractNumId="19" w15:restartNumberingAfterBreak="0">
    <w:nsid w:val="7B8C7CF9"/>
    <w:multiLevelType w:val="multilevel"/>
    <w:tmpl w:val="BC92BD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7EB37F61"/>
    <w:multiLevelType w:val="multilevel"/>
    <w:tmpl w:val="DF80B6B2"/>
    <w:lvl w:ilvl="0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60" w:hanging="360"/>
      </w:pPr>
      <w:rPr>
        <w:rFonts w:ascii="Noto Sans Symbols" w:eastAsia="Noto Sans Symbols" w:hAnsi="Noto Sans Symbols" w:cs="Noto Sans Symbols"/>
      </w:rPr>
    </w:lvl>
  </w:abstractNum>
  <w:num w:numId="1">
    <w:abstractNumId w:val="9"/>
  </w:num>
  <w:num w:numId="2">
    <w:abstractNumId w:val="20"/>
  </w:num>
  <w:num w:numId="3">
    <w:abstractNumId w:val="13"/>
  </w:num>
  <w:num w:numId="4">
    <w:abstractNumId w:val="2"/>
  </w:num>
  <w:num w:numId="5">
    <w:abstractNumId w:val="12"/>
  </w:num>
  <w:num w:numId="6">
    <w:abstractNumId w:val="11"/>
  </w:num>
  <w:num w:numId="7">
    <w:abstractNumId w:val="4"/>
  </w:num>
  <w:num w:numId="8">
    <w:abstractNumId w:val="7"/>
  </w:num>
  <w:num w:numId="9">
    <w:abstractNumId w:val="8"/>
  </w:num>
  <w:num w:numId="10">
    <w:abstractNumId w:val="15"/>
  </w:num>
  <w:num w:numId="11">
    <w:abstractNumId w:val="19"/>
  </w:num>
  <w:num w:numId="12">
    <w:abstractNumId w:val="3"/>
  </w:num>
  <w:num w:numId="13">
    <w:abstractNumId w:val="10"/>
  </w:num>
  <w:num w:numId="14">
    <w:abstractNumId w:val="1"/>
  </w:num>
  <w:num w:numId="15">
    <w:abstractNumId w:val="18"/>
  </w:num>
  <w:num w:numId="16">
    <w:abstractNumId w:val="6"/>
  </w:num>
  <w:num w:numId="17">
    <w:abstractNumId w:val="0"/>
  </w:num>
  <w:num w:numId="18">
    <w:abstractNumId w:val="5"/>
  </w:num>
  <w:num w:numId="19">
    <w:abstractNumId w:val="17"/>
  </w:num>
  <w:num w:numId="20">
    <w:abstractNumId w:val="16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561B"/>
    <w:rsid w:val="00002ED2"/>
    <w:rsid w:val="0000370E"/>
    <w:rsid w:val="000078FB"/>
    <w:rsid w:val="00010424"/>
    <w:rsid w:val="0001048C"/>
    <w:rsid w:val="00010E2E"/>
    <w:rsid w:val="00012859"/>
    <w:rsid w:val="0001409C"/>
    <w:rsid w:val="000150B6"/>
    <w:rsid w:val="00015A7A"/>
    <w:rsid w:val="00015B86"/>
    <w:rsid w:val="00015BB1"/>
    <w:rsid w:val="00015FB9"/>
    <w:rsid w:val="00016280"/>
    <w:rsid w:val="000179C8"/>
    <w:rsid w:val="00022E39"/>
    <w:rsid w:val="00025196"/>
    <w:rsid w:val="000255FB"/>
    <w:rsid w:val="000270D0"/>
    <w:rsid w:val="00034687"/>
    <w:rsid w:val="00035567"/>
    <w:rsid w:val="0003565A"/>
    <w:rsid w:val="00053636"/>
    <w:rsid w:val="0005459B"/>
    <w:rsid w:val="00054C2F"/>
    <w:rsid w:val="00055A0D"/>
    <w:rsid w:val="00063C5A"/>
    <w:rsid w:val="00065640"/>
    <w:rsid w:val="0007062A"/>
    <w:rsid w:val="00072AB1"/>
    <w:rsid w:val="00085E3F"/>
    <w:rsid w:val="0008690C"/>
    <w:rsid w:val="00087159"/>
    <w:rsid w:val="00091551"/>
    <w:rsid w:val="00094703"/>
    <w:rsid w:val="00094852"/>
    <w:rsid w:val="000952E1"/>
    <w:rsid w:val="00095440"/>
    <w:rsid w:val="000A3E95"/>
    <w:rsid w:val="000A3ED9"/>
    <w:rsid w:val="000A4CC3"/>
    <w:rsid w:val="000A5538"/>
    <w:rsid w:val="000A6B86"/>
    <w:rsid w:val="000B0C18"/>
    <w:rsid w:val="000B25EB"/>
    <w:rsid w:val="000B3C83"/>
    <w:rsid w:val="000B48F1"/>
    <w:rsid w:val="000B4AAE"/>
    <w:rsid w:val="000B7841"/>
    <w:rsid w:val="000C2A9C"/>
    <w:rsid w:val="000C36E6"/>
    <w:rsid w:val="000C4C94"/>
    <w:rsid w:val="000C4FED"/>
    <w:rsid w:val="000C6BB2"/>
    <w:rsid w:val="000D1DAD"/>
    <w:rsid w:val="000D62D9"/>
    <w:rsid w:val="000D734E"/>
    <w:rsid w:val="000E569E"/>
    <w:rsid w:val="000F1B00"/>
    <w:rsid w:val="000F36ED"/>
    <w:rsid w:val="000F608D"/>
    <w:rsid w:val="00100C75"/>
    <w:rsid w:val="0010507F"/>
    <w:rsid w:val="00106E55"/>
    <w:rsid w:val="00112AE5"/>
    <w:rsid w:val="00115FFE"/>
    <w:rsid w:val="00116522"/>
    <w:rsid w:val="001219F4"/>
    <w:rsid w:val="001238CC"/>
    <w:rsid w:val="00125441"/>
    <w:rsid w:val="00125541"/>
    <w:rsid w:val="00130D86"/>
    <w:rsid w:val="00130FAB"/>
    <w:rsid w:val="00131139"/>
    <w:rsid w:val="0013161F"/>
    <w:rsid w:val="001324D2"/>
    <w:rsid w:val="001337E5"/>
    <w:rsid w:val="00133D7F"/>
    <w:rsid w:val="00134171"/>
    <w:rsid w:val="00135E09"/>
    <w:rsid w:val="00136A61"/>
    <w:rsid w:val="001416CE"/>
    <w:rsid w:val="00143651"/>
    <w:rsid w:val="00146568"/>
    <w:rsid w:val="00150420"/>
    <w:rsid w:val="00153569"/>
    <w:rsid w:val="0015399F"/>
    <w:rsid w:val="001547D5"/>
    <w:rsid w:val="00161E21"/>
    <w:rsid w:val="00163F33"/>
    <w:rsid w:val="00171CA0"/>
    <w:rsid w:val="00171D74"/>
    <w:rsid w:val="00173584"/>
    <w:rsid w:val="001738C9"/>
    <w:rsid w:val="001753BE"/>
    <w:rsid w:val="00176C13"/>
    <w:rsid w:val="0018035D"/>
    <w:rsid w:val="00181085"/>
    <w:rsid w:val="00182518"/>
    <w:rsid w:val="00197372"/>
    <w:rsid w:val="001A3EA3"/>
    <w:rsid w:val="001A589A"/>
    <w:rsid w:val="001A6877"/>
    <w:rsid w:val="001A7DAA"/>
    <w:rsid w:val="001B0900"/>
    <w:rsid w:val="001C37A0"/>
    <w:rsid w:val="001C561B"/>
    <w:rsid w:val="001C67AD"/>
    <w:rsid w:val="001D16D0"/>
    <w:rsid w:val="001D28AF"/>
    <w:rsid w:val="001D2C05"/>
    <w:rsid w:val="001D426B"/>
    <w:rsid w:val="001D46E5"/>
    <w:rsid w:val="001D4A87"/>
    <w:rsid w:val="001D64FB"/>
    <w:rsid w:val="001D6853"/>
    <w:rsid w:val="001D717A"/>
    <w:rsid w:val="001E0815"/>
    <w:rsid w:val="001E17F9"/>
    <w:rsid w:val="001E2368"/>
    <w:rsid w:val="001E4C76"/>
    <w:rsid w:val="001E680C"/>
    <w:rsid w:val="001E6E21"/>
    <w:rsid w:val="001F0CA8"/>
    <w:rsid w:val="001F1281"/>
    <w:rsid w:val="001F4147"/>
    <w:rsid w:val="0020215B"/>
    <w:rsid w:val="00207197"/>
    <w:rsid w:val="002141C1"/>
    <w:rsid w:val="00214346"/>
    <w:rsid w:val="00220FB5"/>
    <w:rsid w:val="00222682"/>
    <w:rsid w:val="00222BC6"/>
    <w:rsid w:val="002255F5"/>
    <w:rsid w:val="00225BE0"/>
    <w:rsid w:val="00227089"/>
    <w:rsid w:val="0023351D"/>
    <w:rsid w:val="002347FD"/>
    <w:rsid w:val="00235101"/>
    <w:rsid w:val="00237DC5"/>
    <w:rsid w:val="00240655"/>
    <w:rsid w:val="002408F7"/>
    <w:rsid w:val="0024157F"/>
    <w:rsid w:val="0024570D"/>
    <w:rsid w:val="00253B28"/>
    <w:rsid w:val="00253C29"/>
    <w:rsid w:val="00255942"/>
    <w:rsid w:val="00260026"/>
    <w:rsid w:val="00261B8D"/>
    <w:rsid w:val="00261F1D"/>
    <w:rsid w:val="002631E5"/>
    <w:rsid w:val="00267986"/>
    <w:rsid w:val="0027680B"/>
    <w:rsid w:val="00277B77"/>
    <w:rsid w:val="00277D40"/>
    <w:rsid w:val="0028358C"/>
    <w:rsid w:val="002919E2"/>
    <w:rsid w:val="0029399E"/>
    <w:rsid w:val="002A10A8"/>
    <w:rsid w:val="002A4F03"/>
    <w:rsid w:val="002A6F31"/>
    <w:rsid w:val="002A76E4"/>
    <w:rsid w:val="002A7B55"/>
    <w:rsid w:val="002B1387"/>
    <w:rsid w:val="002C042E"/>
    <w:rsid w:val="002C0E17"/>
    <w:rsid w:val="002C3375"/>
    <w:rsid w:val="002C3568"/>
    <w:rsid w:val="002D0159"/>
    <w:rsid w:val="002D3CF5"/>
    <w:rsid w:val="002D70FF"/>
    <w:rsid w:val="002D71F3"/>
    <w:rsid w:val="002E351E"/>
    <w:rsid w:val="002E3BAA"/>
    <w:rsid w:val="002E498E"/>
    <w:rsid w:val="002E4ED1"/>
    <w:rsid w:val="002E5C7B"/>
    <w:rsid w:val="002F0E6D"/>
    <w:rsid w:val="002F1D94"/>
    <w:rsid w:val="002F3699"/>
    <w:rsid w:val="002F5A7D"/>
    <w:rsid w:val="002F6537"/>
    <w:rsid w:val="00302C59"/>
    <w:rsid w:val="00307423"/>
    <w:rsid w:val="003111D2"/>
    <w:rsid w:val="00313E74"/>
    <w:rsid w:val="00314FDD"/>
    <w:rsid w:val="00316AD2"/>
    <w:rsid w:val="00317950"/>
    <w:rsid w:val="003179F0"/>
    <w:rsid w:val="00322E13"/>
    <w:rsid w:val="00330005"/>
    <w:rsid w:val="00333416"/>
    <w:rsid w:val="003348BD"/>
    <w:rsid w:val="00334BFE"/>
    <w:rsid w:val="00341D91"/>
    <w:rsid w:val="0034297B"/>
    <w:rsid w:val="003433B6"/>
    <w:rsid w:val="003461CD"/>
    <w:rsid w:val="00350B4F"/>
    <w:rsid w:val="00350B77"/>
    <w:rsid w:val="003528CF"/>
    <w:rsid w:val="00355315"/>
    <w:rsid w:val="0035716E"/>
    <w:rsid w:val="00361CEC"/>
    <w:rsid w:val="00362072"/>
    <w:rsid w:val="00365AE3"/>
    <w:rsid w:val="00367181"/>
    <w:rsid w:val="003713EA"/>
    <w:rsid w:val="00377474"/>
    <w:rsid w:val="00377ABF"/>
    <w:rsid w:val="00384191"/>
    <w:rsid w:val="00384EE5"/>
    <w:rsid w:val="00385367"/>
    <w:rsid w:val="00385AE6"/>
    <w:rsid w:val="00392065"/>
    <w:rsid w:val="003A0073"/>
    <w:rsid w:val="003A0241"/>
    <w:rsid w:val="003A1F01"/>
    <w:rsid w:val="003A42CB"/>
    <w:rsid w:val="003A6BBD"/>
    <w:rsid w:val="003A78C2"/>
    <w:rsid w:val="003B2CEC"/>
    <w:rsid w:val="003B469C"/>
    <w:rsid w:val="003B5817"/>
    <w:rsid w:val="003B6BA7"/>
    <w:rsid w:val="003B7DD9"/>
    <w:rsid w:val="003C005C"/>
    <w:rsid w:val="003C00A8"/>
    <w:rsid w:val="003C05A9"/>
    <w:rsid w:val="003C5A27"/>
    <w:rsid w:val="003C5B20"/>
    <w:rsid w:val="003D0F88"/>
    <w:rsid w:val="003D1B2A"/>
    <w:rsid w:val="003D2B1E"/>
    <w:rsid w:val="003D4E99"/>
    <w:rsid w:val="003D5AD0"/>
    <w:rsid w:val="003D6B18"/>
    <w:rsid w:val="003D6F76"/>
    <w:rsid w:val="003D7A0F"/>
    <w:rsid w:val="003D7F00"/>
    <w:rsid w:val="003E1DCF"/>
    <w:rsid w:val="003E66B7"/>
    <w:rsid w:val="003E674F"/>
    <w:rsid w:val="003F0C2C"/>
    <w:rsid w:val="003F3A96"/>
    <w:rsid w:val="003F3EDE"/>
    <w:rsid w:val="003F4F87"/>
    <w:rsid w:val="00402222"/>
    <w:rsid w:val="004026E2"/>
    <w:rsid w:val="004073A4"/>
    <w:rsid w:val="00410AFB"/>
    <w:rsid w:val="00411801"/>
    <w:rsid w:val="004122C4"/>
    <w:rsid w:val="004125C6"/>
    <w:rsid w:val="00412DFA"/>
    <w:rsid w:val="004142A6"/>
    <w:rsid w:val="00415D81"/>
    <w:rsid w:val="0041646B"/>
    <w:rsid w:val="00422913"/>
    <w:rsid w:val="004254D0"/>
    <w:rsid w:val="0042628C"/>
    <w:rsid w:val="004307F9"/>
    <w:rsid w:val="0043235D"/>
    <w:rsid w:val="00434A34"/>
    <w:rsid w:val="00435A84"/>
    <w:rsid w:val="00436481"/>
    <w:rsid w:val="00437162"/>
    <w:rsid w:val="00441454"/>
    <w:rsid w:val="004415BD"/>
    <w:rsid w:val="00446441"/>
    <w:rsid w:val="00446A6C"/>
    <w:rsid w:val="00450740"/>
    <w:rsid w:val="004513B8"/>
    <w:rsid w:val="00462C8C"/>
    <w:rsid w:val="00463C7D"/>
    <w:rsid w:val="004669A5"/>
    <w:rsid w:val="00467358"/>
    <w:rsid w:val="00474566"/>
    <w:rsid w:val="004811F0"/>
    <w:rsid w:val="004817B7"/>
    <w:rsid w:val="0048271C"/>
    <w:rsid w:val="004848A2"/>
    <w:rsid w:val="00487280"/>
    <w:rsid w:val="00493BA8"/>
    <w:rsid w:val="004958FC"/>
    <w:rsid w:val="00495F8C"/>
    <w:rsid w:val="0049689F"/>
    <w:rsid w:val="00497D47"/>
    <w:rsid w:val="00497DC8"/>
    <w:rsid w:val="004A0C8D"/>
    <w:rsid w:val="004A4192"/>
    <w:rsid w:val="004A54F6"/>
    <w:rsid w:val="004A6093"/>
    <w:rsid w:val="004B3597"/>
    <w:rsid w:val="004B40D6"/>
    <w:rsid w:val="004B55F5"/>
    <w:rsid w:val="004B72F6"/>
    <w:rsid w:val="004B7B51"/>
    <w:rsid w:val="004C05FB"/>
    <w:rsid w:val="004C1FB2"/>
    <w:rsid w:val="004C2257"/>
    <w:rsid w:val="004C3793"/>
    <w:rsid w:val="004D0AE9"/>
    <w:rsid w:val="004D13B3"/>
    <w:rsid w:val="004D2EF5"/>
    <w:rsid w:val="004E545B"/>
    <w:rsid w:val="004E6425"/>
    <w:rsid w:val="004F07F2"/>
    <w:rsid w:val="004F433A"/>
    <w:rsid w:val="004F6379"/>
    <w:rsid w:val="004F6E0B"/>
    <w:rsid w:val="004F7EC2"/>
    <w:rsid w:val="0050019C"/>
    <w:rsid w:val="00500E99"/>
    <w:rsid w:val="00502598"/>
    <w:rsid w:val="00505CFC"/>
    <w:rsid w:val="00506507"/>
    <w:rsid w:val="00507DA9"/>
    <w:rsid w:val="00511297"/>
    <w:rsid w:val="00512184"/>
    <w:rsid w:val="005124E7"/>
    <w:rsid w:val="005130EF"/>
    <w:rsid w:val="00514414"/>
    <w:rsid w:val="00515106"/>
    <w:rsid w:val="00515F03"/>
    <w:rsid w:val="005203CB"/>
    <w:rsid w:val="00521A5D"/>
    <w:rsid w:val="005226F0"/>
    <w:rsid w:val="00522CF7"/>
    <w:rsid w:val="005250E5"/>
    <w:rsid w:val="00525E7B"/>
    <w:rsid w:val="00532AD7"/>
    <w:rsid w:val="00533503"/>
    <w:rsid w:val="005348BE"/>
    <w:rsid w:val="00541CDB"/>
    <w:rsid w:val="00543E43"/>
    <w:rsid w:val="00544BA5"/>
    <w:rsid w:val="00551006"/>
    <w:rsid w:val="00551913"/>
    <w:rsid w:val="005557FB"/>
    <w:rsid w:val="005615BB"/>
    <w:rsid w:val="00562203"/>
    <w:rsid w:val="00567E8F"/>
    <w:rsid w:val="00570F5F"/>
    <w:rsid w:val="005736B3"/>
    <w:rsid w:val="005755F5"/>
    <w:rsid w:val="00580494"/>
    <w:rsid w:val="005808D7"/>
    <w:rsid w:val="005846B2"/>
    <w:rsid w:val="00587B49"/>
    <w:rsid w:val="00591A9A"/>
    <w:rsid w:val="00591D1F"/>
    <w:rsid w:val="005946AA"/>
    <w:rsid w:val="005A1E35"/>
    <w:rsid w:val="005A2D3A"/>
    <w:rsid w:val="005A6F40"/>
    <w:rsid w:val="005B0451"/>
    <w:rsid w:val="005B0D9C"/>
    <w:rsid w:val="005B3D21"/>
    <w:rsid w:val="005B563D"/>
    <w:rsid w:val="005C15EA"/>
    <w:rsid w:val="005C2C66"/>
    <w:rsid w:val="005C6B6F"/>
    <w:rsid w:val="005D2C51"/>
    <w:rsid w:val="005D4DD9"/>
    <w:rsid w:val="005D58FD"/>
    <w:rsid w:val="005D61A4"/>
    <w:rsid w:val="005D7EE3"/>
    <w:rsid w:val="005E198E"/>
    <w:rsid w:val="005E515C"/>
    <w:rsid w:val="005E5907"/>
    <w:rsid w:val="005E6470"/>
    <w:rsid w:val="005E649B"/>
    <w:rsid w:val="005E677D"/>
    <w:rsid w:val="005F02A2"/>
    <w:rsid w:val="005F1FB4"/>
    <w:rsid w:val="005F674D"/>
    <w:rsid w:val="0060065C"/>
    <w:rsid w:val="00600E3A"/>
    <w:rsid w:val="006019CD"/>
    <w:rsid w:val="00601F55"/>
    <w:rsid w:val="006045F8"/>
    <w:rsid w:val="00605D2C"/>
    <w:rsid w:val="00606424"/>
    <w:rsid w:val="0061062A"/>
    <w:rsid w:val="00621D23"/>
    <w:rsid w:val="00622460"/>
    <w:rsid w:val="00623106"/>
    <w:rsid w:val="00624DC7"/>
    <w:rsid w:val="00625285"/>
    <w:rsid w:val="00627795"/>
    <w:rsid w:val="00627A0A"/>
    <w:rsid w:val="00627B60"/>
    <w:rsid w:val="00627BB0"/>
    <w:rsid w:val="0063018A"/>
    <w:rsid w:val="00630D8E"/>
    <w:rsid w:val="006310C9"/>
    <w:rsid w:val="00633E56"/>
    <w:rsid w:val="006346D7"/>
    <w:rsid w:val="00635860"/>
    <w:rsid w:val="00635974"/>
    <w:rsid w:val="00635F95"/>
    <w:rsid w:val="00636CCB"/>
    <w:rsid w:val="00640316"/>
    <w:rsid w:val="006418A2"/>
    <w:rsid w:val="00642C58"/>
    <w:rsid w:val="006460F7"/>
    <w:rsid w:val="00650DAE"/>
    <w:rsid w:val="00653136"/>
    <w:rsid w:val="00654FE6"/>
    <w:rsid w:val="006552C2"/>
    <w:rsid w:val="00656F61"/>
    <w:rsid w:val="00664C5A"/>
    <w:rsid w:val="00665544"/>
    <w:rsid w:val="0066595D"/>
    <w:rsid w:val="006661AF"/>
    <w:rsid w:val="00670C14"/>
    <w:rsid w:val="0067193F"/>
    <w:rsid w:val="00672E58"/>
    <w:rsid w:val="006742B6"/>
    <w:rsid w:val="00675A93"/>
    <w:rsid w:val="00676331"/>
    <w:rsid w:val="00677116"/>
    <w:rsid w:val="00677C56"/>
    <w:rsid w:val="00685185"/>
    <w:rsid w:val="0068521F"/>
    <w:rsid w:val="00685E18"/>
    <w:rsid w:val="00691C7F"/>
    <w:rsid w:val="006933AB"/>
    <w:rsid w:val="006969E5"/>
    <w:rsid w:val="00696A88"/>
    <w:rsid w:val="006A1245"/>
    <w:rsid w:val="006A16A1"/>
    <w:rsid w:val="006A47E0"/>
    <w:rsid w:val="006A704D"/>
    <w:rsid w:val="006B40B0"/>
    <w:rsid w:val="006B783F"/>
    <w:rsid w:val="006B7AD1"/>
    <w:rsid w:val="006B7F2F"/>
    <w:rsid w:val="006C0687"/>
    <w:rsid w:val="006C0970"/>
    <w:rsid w:val="006C0A4C"/>
    <w:rsid w:val="006C2EED"/>
    <w:rsid w:val="006C44B7"/>
    <w:rsid w:val="006C517C"/>
    <w:rsid w:val="006C756E"/>
    <w:rsid w:val="006C76CF"/>
    <w:rsid w:val="006D2F66"/>
    <w:rsid w:val="006D508A"/>
    <w:rsid w:val="006D6855"/>
    <w:rsid w:val="006E24BD"/>
    <w:rsid w:val="006E38F5"/>
    <w:rsid w:val="006E39CD"/>
    <w:rsid w:val="006F338F"/>
    <w:rsid w:val="006F3532"/>
    <w:rsid w:val="006F37F6"/>
    <w:rsid w:val="006F3956"/>
    <w:rsid w:val="006F634A"/>
    <w:rsid w:val="006F69BB"/>
    <w:rsid w:val="006F71C7"/>
    <w:rsid w:val="00703309"/>
    <w:rsid w:val="00707724"/>
    <w:rsid w:val="007077C7"/>
    <w:rsid w:val="007131FF"/>
    <w:rsid w:val="007146D9"/>
    <w:rsid w:val="00714ADD"/>
    <w:rsid w:val="007203F5"/>
    <w:rsid w:val="00720E18"/>
    <w:rsid w:val="007220B5"/>
    <w:rsid w:val="007221F3"/>
    <w:rsid w:val="00724109"/>
    <w:rsid w:val="0072490B"/>
    <w:rsid w:val="00725560"/>
    <w:rsid w:val="007260B6"/>
    <w:rsid w:val="00735ECB"/>
    <w:rsid w:val="00737B9D"/>
    <w:rsid w:val="0074096D"/>
    <w:rsid w:val="007438FC"/>
    <w:rsid w:val="00744831"/>
    <w:rsid w:val="00744B1E"/>
    <w:rsid w:val="00744B70"/>
    <w:rsid w:val="00746CF6"/>
    <w:rsid w:val="007501DA"/>
    <w:rsid w:val="00750B5D"/>
    <w:rsid w:val="007528A0"/>
    <w:rsid w:val="0075457B"/>
    <w:rsid w:val="00754F5C"/>
    <w:rsid w:val="00757863"/>
    <w:rsid w:val="007603AD"/>
    <w:rsid w:val="00762492"/>
    <w:rsid w:val="007661CA"/>
    <w:rsid w:val="00766834"/>
    <w:rsid w:val="0077064D"/>
    <w:rsid w:val="00771A7E"/>
    <w:rsid w:val="007726F3"/>
    <w:rsid w:val="00772B7E"/>
    <w:rsid w:val="00774368"/>
    <w:rsid w:val="00774451"/>
    <w:rsid w:val="0077477D"/>
    <w:rsid w:val="0077495C"/>
    <w:rsid w:val="007761F1"/>
    <w:rsid w:val="00776613"/>
    <w:rsid w:val="00776A32"/>
    <w:rsid w:val="00777ABE"/>
    <w:rsid w:val="00777C9A"/>
    <w:rsid w:val="00780B73"/>
    <w:rsid w:val="00780E1C"/>
    <w:rsid w:val="00781154"/>
    <w:rsid w:val="0078466E"/>
    <w:rsid w:val="00786B50"/>
    <w:rsid w:val="00794C7D"/>
    <w:rsid w:val="007951F5"/>
    <w:rsid w:val="0079608B"/>
    <w:rsid w:val="007979D3"/>
    <w:rsid w:val="00797E23"/>
    <w:rsid w:val="007A1E3A"/>
    <w:rsid w:val="007A2EF0"/>
    <w:rsid w:val="007A77AE"/>
    <w:rsid w:val="007A79EB"/>
    <w:rsid w:val="007A7A42"/>
    <w:rsid w:val="007B4A6B"/>
    <w:rsid w:val="007C0A1A"/>
    <w:rsid w:val="007C4ED1"/>
    <w:rsid w:val="007C6851"/>
    <w:rsid w:val="007D4A3D"/>
    <w:rsid w:val="007D59AA"/>
    <w:rsid w:val="007D7161"/>
    <w:rsid w:val="007D7F2C"/>
    <w:rsid w:val="007E00E4"/>
    <w:rsid w:val="007E00F3"/>
    <w:rsid w:val="007E42B8"/>
    <w:rsid w:val="007E4BD6"/>
    <w:rsid w:val="007E69E6"/>
    <w:rsid w:val="007E72DD"/>
    <w:rsid w:val="007F090C"/>
    <w:rsid w:val="007F2E25"/>
    <w:rsid w:val="007F3446"/>
    <w:rsid w:val="007F401A"/>
    <w:rsid w:val="007F4D0E"/>
    <w:rsid w:val="00800E71"/>
    <w:rsid w:val="00801C67"/>
    <w:rsid w:val="008044D7"/>
    <w:rsid w:val="00806FD9"/>
    <w:rsid w:val="008105EC"/>
    <w:rsid w:val="0081329D"/>
    <w:rsid w:val="008136B2"/>
    <w:rsid w:val="00815212"/>
    <w:rsid w:val="00815E36"/>
    <w:rsid w:val="008174E9"/>
    <w:rsid w:val="00821A28"/>
    <w:rsid w:val="00821B28"/>
    <w:rsid w:val="00824CD4"/>
    <w:rsid w:val="00833BD2"/>
    <w:rsid w:val="008348A2"/>
    <w:rsid w:val="00836587"/>
    <w:rsid w:val="008370D2"/>
    <w:rsid w:val="0084494E"/>
    <w:rsid w:val="00847D6C"/>
    <w:rsid w:val="008516D1"/>
    <w:rsid w:val="00853A94"/>
    <w:rsid w:val="00854FF4"/>
    <w:rsid w:val="00855AA8"/>
    <w:rsid w:val="008622A4"/>
    <w:rsid w:val="00871329"/>
    <w:rsid w:val="008770CC"/>
    <w:rsid w:val="0088194E"/>
    <w:rsid w:val="0088663C"/>
    <w:rsid w:val="0088793E"/>
    <w:rsid w:val="008947A0"/>
    <w:rsid w:val="008949F1"/>
    <w:rsid w:val="00895E52"/>
    <w:rsid w:val="00896981"/>
    <w:rsid w:val="008969CF"/>
    <w:rsid w:val="008A281B"/>
    <w:rsid w:val="008A2A6D"/>
    <w:rsid w:val="008A319A"/>
    <w:rsid w:val="008A52FC"/>
    <w:rsid w:val="008A6BA9"/>
    <w:rsid w:val="008B1FCA"/>
    <w:rsid w:val="008B2728"/>
    <w:rsid w:val="008B3165"/>
    <w:rsid w:val="008B7867"/>
    <w:rsid w:val="008B7A0C"/>
    <w:rsid w:val="008C03DF"/>
    <w:rsid w:val="008C0729"/>
    <w:rsid w:val="008C3D4B"/>
    <w:rsid w:val="008C4440"/>
    <w:rsid w:val="008C5979"/>
    <w:rsid w:val="008D2AFB"/>
    <w:rsid w:val="008D3E17"/>
    <w:rsid w:val="008D4AE4"/>
    <w:rsid w:val="008D7C0D"/>
    <w:rsid w:val="008D7F1D"/>
    <w:rsid w:val="008E10D5"/>
    <w:rsid w:val="008E53A2"/>
    <w:rsid w:val="008F2C24"/>
    <w:rsid w:val="008F3116"/>
    <w:rsid w:val="0090098D"/>
    <w:rsid w:val="00901444"/>
    <w:rsid w:val="009016FA"/>
    <w:rsid w:val="00902C28"/>
    <w:rsid w:val="00902F94"/>
    <w:rsid w:val="0090319E"/>
    <w:rsid w:val="00907DFF"/>
    <w:rsid w:val="0091089F"/>
    <w:rsid w:val="00912286"/>
    <w:rsid w:val="00913133"/>
    <w:rsid w:val="00913556"/>
    <w:rsid w:val="00913CD6"/>
    <w:rsid w:val="00914857"/>
    <w:rsid w:val="009158CE"/>
    <w:rsid w:val="009176D9"/>
    <w:rsid w:val="00917DD9"/>
    <w:rsid w:val="0092088F"/>
    <w:rsid w:val="00920AAC"/>
    <w:rsid w:val="00921A97"/>
    <w:rsid w:val="00924821"/>
    <w:rsid w:val="009275D6"/>
    <w:rsid w:val="00934DDC"/>
    <w:rsid w:val="00942262"/>
    <w:rsid w:val="00945811"/>
    <w:rsid w:val="0094721A"/>
    <w:rsid w:val="00950223"/>
    <w:rsid w:val="00950827"/>
    <w:rsid w:val="00954AAA"/>
    <w:rsid w:val="00960879"/>
    <w:rsid w:val="00961F74"/>
    <w:rsid w:val="009633CD"/>
    <w:rsid w:val="00964E97"/>
    <w:rsid w:val="00967420"/>
    <w:rsid w:val="00970BDA"/>
    <w:rsid w:val="00975602"/>
    <w:rsid w:val="00975C27"/>
    <w:rsid w:val="0097616E"/>
    <w:rsid w:val="00976279"/>
    <w:rsid w:val="009820F4"/>
    <w:rsid w:val="00982526"/>
    <w:rsid w:val="00983F13"/>
    <w:rsid w:val="00984613"/>
    <w:rsid w:val="009849C3"/>
    <w:rsid w:val="009860EC"/>
    <w:rsid w:val="00986E94"/>
    <w:rsid w:val="009871BD"/>
    <w:rsid w:val="00990B31"/>
    <w:rsid w:val="00992A98"/>
    <w:rsid w:val="0099305C"/>
    <w:rsid w:val="0099479B"/>
    <w:rsid w:val="009A39F7"/>
    <w:rsid w:val="009A45F6"/>
    <w:rsid w:val="009B37F5"/>
    <w:rsid w:val="009B6D9D"/>
    <w:rsid w:val="009B6EC9"/>
    <w:rsid w:val="009C1E62"/>
    <w:rsid w:val="009C2827"/>
    <w:rsid w:val="009C5880"/>
    <w:rsid w:val="009D0613"/>
    <w:rsid w:val="009D3171"/>
    <w:rsid w:val="009D35AE"/>
    <w:rsid w:val="009D42A4"/>
    <w:rsid w:val="009D47BF"/>
    <w:rsid w:val="009D4ADC"/>
    <w:rsid w:val="009D4E44"/>
    <w:rsid w:val="009D55AC"/>
    <w:rsid w:val="009E27F8"/>
    <w:rsid w:val="009E5BFE"/>
    <w:rsid w:val="009E5C2F"/>
    <w:rsid w:val="009F542A"/>
    <w:rsid w:val="009F5869"/>
    <w:rsid w:val="009F7D73"/>
    <w:rsid w:val="00A0103B"/>
    <w:rsid w:val="00A01D6D"/>
    <w:rsid w:val="00A04B19"/>
    <w:rsid w:val="00A05E1F"/>
    <w:rsid w:val="00A066B6"/>
    <w:rsid w:val="00A07947"/>
    <w:rsid w:val="00A11D05"/>
    <w:rsid w:val="00A11E26"/>
    <w:rsid w:val="00A12D9B"/>
    <w:rsid w:val="00A16F25"/>
    <w:rsid w:val="00A179F0"/>
    <w:rsid w:val="00A23A31"/>
    <w:rsid w:val="00A23E13"/>
    <w:rsid w:val="00A24A2D"/>
    <w:rsid w:val="00A27EFE"/>
    <w:rsid w:val="00A30CB2"/>
    <w:rsid w:val="00A31BF8"/>
    <w:rsid w:val="00A32088"/>
    <w:rsid w:val="00A32761"/>
    <w:rsid w:val="00A33412"/>
    <w:rsid w:val="00A33A48"/>
    <w:rsid w:val="00A345EE"/>
    <w:rsid w:val="00A40C67"/>
    <w:rsid w:val="00A413AE"/>
    <w:rsid w:val="00A42C14"/>
    <w:rsid w:val="00A43A63"/>
    <w:rsid w:val="00A43C2B"/>
    <w:rsid w:val="00A4419C"/>
    <w:rsid w:val="00A46095"/>
    <w:rsid w:val="00A47D75"/>
    <w:rsid w:val="00A54E87"/>
    <w:rsid w:val="00A54F5E"/>
    <w:rsid w:val="00A56544"/>
    <w:rsid w:val="00A570CC"/>
    <w:rsid w:val="00A60F10"/>
    <w:rsid w:val="00A61F32"/>
    <w:rsid w:val="00A63CD8"/>
    <w:rsid w:val="00A65965"/>
    <w:rsid w:val="00A666E4"/>
    <w:rsid w:val="00A7112A"/>
    <w:rsid w:val="00A73760"/>
    <w:rsid w:val="00A738E6"/>
    <w:rsid w:val="00A81395"/>
    <w:rsid w:val="00A836FD"/>
    <w:rsid w:val="00A920A1"/>
    <w:rsid w:val="00A942AF"/>
    <w:rsid w:val="00AA1498"/>
    <w:rsid w:val="00AA27B6"/>
    <w:rsid w:val="00AA5152"/>
    <w:rsid w:val="00AA7608"/>
    <w:rsid w:val="00AB3CD5"/>
    <w:rsid w:val="00AB3CF7"/>
    <w:rsid w:val="00AB4C3F"/>
    <w:rsid w:val="00AC40BF"/>
    <w:rsid w:val="00AC54FC"/>
    <w:rsid w:val="00AC5842"/>
    <w:rsid w:val="00AD068B"/>
    <w:rsid w:val="00AD29AC"/>
    <w:rsid w:val="00AD3CF3"/>
    <w:rsid w:val="00AD5B52"/>
    <w:rsid w:val="00AD7828"/>
    <w:rsid w:val="00AE2237"/>
    <w:rsid w:val="00AE28A2"/>
    <w:rsid w:val="00AE299F"/>
    <w:rsid w:val="00AE47DA"/>
    <w:rsid w:val="00AE6312"/>
    <w:rsid w:val="00AF3EEE"/>
    <w:rsid w:val="00AF4057"/>
    <w:rsid w:val="00AF49A2"/>
    <w:rsid w:val="00AF4AF3"/>
    <w:rsid w:val="00AF55DC"/>
    <w:rsid w:val="00AF5957"/>
    <w:rsid w:val="00AF5A5F"/>
    <w:rsid w:val="00AF6C3D"/>
    <w:rsid w:val="00B01BF7"/>
    <w:rsid w:val="00B0216E"/>
    <w:rsid w:val="00B0401F"/>
    <w:rsid w:val="00B05EAF"/>
    <w:rsid w:val="00B112C2"/>
    <w:rsid w:val="00B164D0"/>
    <w:rsid w:val="00B24AFB"/>
    <w:rsid w:val="00B25DFD"/>
    <w:rsid w:val="00B33125"/>
    <w:rsid w:val="00B34E33"/>
    <w:rsid w:val="00B350A1"/>
    <w:rsid w:val="00B36D3F"/>
    <w:rsid w:val="00B4138A"/>
    <w:rsid w:val="00B42C01"/>
    <w:rsid w:val="00B53830"/>
    <w:rsid w:val="00B564CE"/>
    <w:rsid w:val="00B6174B"/>
    <w:rsid w:val="00B625FC"/>
    <w:rsid w:val="00B6390D"/>
    <w:rsid w:val="00B66CB5"/>
    <w:rsid w:val="00B672A7"/>
    <w:rsid w:val="00B71A2C"/>
    <w:rsid w:val="00B73DFF"/>
    <w:rsid w:val="00B8158D"/>
    <w:rsid w:val="00B836BB"/>
    <w:rsid w:val="00B85590"/>
    <w:rsid w:val="00B90C05"/>
    <w:rsid w:val="00B90C7C"/>
    <w:rsid w:val="00B94096"/>
    <w:rsid w:val="00B9419C"/>
    <w:rsid w:val="00BA1EA5"/>
    <w:rsid w:val="00BA7844"/>
    <w:rsid w:val="00BB0A90"/>
    <w:rsid w:val="00BB42EF"/>
    <w:rsid w:val="00BB5695"/>
    <w:rsid w:val="00BB68A9"/>
    <w:rsid w:val="00BB7D5A"/>
    <w:rsid w:val="00BC056B"/>
    <w:rsid w:val="00BC5652"/>
    <w:rsid w:val="00BC6E5D"/>
    <w:rsid w:val="00BC75F2"/>
    <w:rsid w:val="00BD058C"/>
    <w:rsid w:val="00BD1D34"/>
    <w:rsid w:val="00BD72DA"/>
    <w:rsid w:val="00BD759D"/>
    <w:rsid w:val="00BE0385"/>
    <w:rsid w:val="00BE116D"/>
    <w:rsid w:val="00BE3BC4"/>
    <w:rsid w:val="00BE669F"/>
    <w:rsid w:val="00BF0C0C"/>
    <w:rsid w:val="00BF32F5"/>
    <w:rsid w:val="00BF3701"/>
    <w:rsid w:val="00BF7898"/>
    <w:rsid w:val="00C03E36"/>
    <w:rsid w:val="00C064C3"/>
    <w:rsid w:val="00C11B60"/>
    <w:rsid w:val="00C11B6C"/>
    <w:rsid w:val="00C1438A"/>
    <w:rsid w:val="00C1477E"/>
    <w:rsid w:val="00C154C1"/>
    <w:rsid w:val="00C15A49"/>
    <w:rsid w:val="00C20146"/>
    <w:rsid w:val="00C2310E"/>
    <w:rsid w:val="00C2468A"/>
    <w:rsid w:val="00C30DA7"/>
    <w:rsid w:val="00C3182C"/>
    <w:rsid w:val="00C36B41"/>
    <w:rsid w:val="00C37D6E"/>
    <w:rsid w:val="00C40088"/>
    <w:rsid w:val="00C41BBC"/>
    <w:rsid w:val="00C44126"/>
    <w:rsid w:val="00C46A36"/>
    <w:rsid w:val="00C5109D"/>
    <w:rsid w:val="00C5170F"/>
    <w:rsid w:val="00C51ACF"/>
    <w:rsid w:val="00C5527C"/>
    <w:rsid w:val="00C563C5"/>
    <w:rsid w:val="00C60B0A"/>
    <w:rsid w:val="00C63B09"/>
    <w:rsid w:val="00C64457"/>
    <w:rsid w:val="00C67362"/>
    <w:rsid w:val="00C679E5"/>
    <w:rsid w:val="00C70C12"/>
    <w:rsid w:val="00C73AB4"/>
    <w:rsid w:val="00C74B7D"/>
    <w:rsid w:val="00C80491"/>
    <w:rsid w:val="00C8141D"/>
    <w:rsid w:val="00C84119"/>
    <w:rsid w:val="00C85379"/>
    <w:rsid w:val="00C86EA4"/>
    <w:rsid w:val="00C919A8"/>
    <w:rsid w:val="00C91F7E"/>
    <w:rsid w:val="00C92B30"/>
    <w:rsid w:val="00C933FB"/>
    <w:rsid w:val="00C94C1E"/>
    <w:rsid w:val="00C96DF5"/>
    <w:rsid w:val="00C97411"/>
    <w:rsid w:val="00CA491C"/>
    <w:rsid w:val="00CA4C73"/>
    <w:rsid w:val="00CA5FC6"/>
    <w:rsid w:val="00CB4FD1"/>
    <w:rsid w:val="00CB503C"/>
    <w:rsid w:val="00CB7649"/>
    <w:rsid w:val="00CB7796"/>
    <w:rsid w:val="00CB7C6B"/>
    <w:rsid w:val="00CC16D6"/>
    <w:rsid w:val="00CC257F"/>
    <w:rsid w:val="00CC29BE"/>
    <w:rsid w:val="00CC6E09"/>
    <w:rsid w:val="00CD22DC"/>
    <w:rsid w:val="00CD4BC9"/>
    <w:rsid w:val="00CD728F"/>
    <w:rsid w:val="00CE0FDE"/>
    <w:rsid w:val="00CE1D10"/>
    <w:rsid w:val="00CE2E7D"/>
    <w:rsid w:val="00CE324D"/>
    <w:rsid w:val="00CE39BB"/>
    <w:rsid w:val="00CE5331"/>
    <w:rsid w:val="00CE5992"/>
    <w:rsid w:val="00CE6764"/>
    <w:rsid w:val="00CF6C20"/>
    <w:rsid w:val="00D012F0"/>
    <w:rsid w:val="00D01737"/>
    <w:rsid w:val="00D04D8D"/>
    <w:rsid w:val="00D0581F"/>
    <w:rsid w:val="00D07B65"/>
    <w:rsid w:val="00D11AF1"/>
    <w:rsid w:val="00D11F15"/>
    <w:rsid w:val="00D1473D"/>
    <w:rsid w:val="00D1625D"/>
    <w:rsid w:val="00D17D74"/>
    <w:rsid w:val="00D20C96"/>
    <w:rsid w:val="00D20F74"/>
    <w:rsid w:val="00D22963"/>
    <w:rsid w:val="00D275CD"/>
    <w:rsid w:val="00D3245B"/>
    <w:rsid w:val="00D33B06"/>
    <w:rsid w:val="00D37037"/>
    <w:rsid w:val="00D40A57"/>
    <w:rsid w:val="00D4158F"/>
    <w:rsid w:val="00D43C9C"/>
    <w:rsid w:val="00D45A00"/>
    <w:rsid w:val="00D46661"/>
    <w:rsid w:val="00D501FF"/>
    <w:rsid w:val="00D502AE"/>
    <w:rsid w:val="00D504A1"/>
    <w:rsid w:val="00D5138A"/>
    <w:rsid w:val="00D52BFD"/>
    <w:rsid w:val="00D557C3"/>
    <w:rsid w:val="00D57A09"/>
    <w:rsid w:val="00D57D6D"/>
    <w:rsid w:val="00D606D4"/>
    <w:rsid w:val="00D60925"/>
    <w:rsid w:val="00D60A4C"/>
    <w:rsid w:val="00D6186C"/>
    <w:rsid w:val="00D62DE0"/>
    <w:rsid w:val="00D64C81"/>
    <w:rsid w:val="00D65179"/>
    <w:rsid w:val="00D66A7B"/>
    <w:rsid w:val="00D737F6"/>
    <w:rsid w:val="00D74624"/>
    <w:rsid w:val="00D75055"/>
    <w:rsid w:val="00D75D22"/>
    <w:rsid w:val="00D769AE"/>
    <w:rsid w:val="00D82E29"/>
    <w:rsid w:val="00D87693"/>
    <w:rsid w:val="00D94EE2"/>
    <w:rsid w:val="00D95989"/>
    <w:rsid w:val="00DA0637"/>
    <w:rsid w:val="00DA1391"/>
    <w:rsid w:val="00DA2EF0"/>
    <w:rsid w:val="00DA3A0B"/>
    <w:rsid w:val="00DA574B"/>
    <w:rsid w:val="00DA60B6"/>
    <w:rsid w:val="00DA782C"/>
    <w:rsid w:val="00DB333E"/>
    <w:rsid w:val="00DC05A4"/>
    <w:rsid w:val="00DC2582"/>
    <w:rsid w:val="00DC5CA9"/>
    <w:rsid w:val="00DC7E47"/>
    <w:rsid w:val="00DD11D5"/>
    <w:rsid w:val="00DD2991"/>
    <w:rsid w:val="00DD2EB8"/>
    <w:rsid w:val="00DD5588"/>
    <w:rsid w:val="00DE381A"/>
    <w:rsid w:val="00DE6DD0"/>
    <w:rsid w:val="00DF003F"/>
    <w:rsid w:val="00DF0CB1"/>
    <w:rsid w:val="00DF12E1"/>
    <w:rsid w:val="00DF1493"/>
    <w:rsid w:val="00DF1591"/>
    <w:rsid w:val="00DF15FA"/>
    <w:rsid w:val="00DF3BA2"/>
    <w:rsid w:val="00DF5F89"/>
    <w:rsid w:val="00DF74B9"/>
    <w:rsid w:val="00E00C39"/>
    <w:rsid w:val="00E01530"/>
    <w:rsid w:val="00E03C1C"/>
    <w:rsid w:val="00E0425D"/>
    <w:rsid w:val="00E12344"/>
    <w:rsid w:val="00E15BAA"/>
    <w:rsid w:val="00E16CAE"/>
    <w:rsid w:val="00E212E6"/>
    <w:rsid w:val="00E23E2E"/>
    <w:rsid w:val="00E26AD1"/>
    <w:rsid w:val="00E26DBD"/>
    <w:rsid w:val="00E305DA"/>
    <w:rsid w:val="00E30EDE"/>
    <w:rsid w:val="00E3153C"/>
    <w:rsid w:val="00E316F5"/>
    <w:rsid w:val="00E328CA"/>
    <w:rsid w:val="00E32968"/>
    <w:rsid w:val="00E332C2"/>
    <w:rsid w:val="00E42349"/>
    <w:rsid w:val="00E46769"/>
    <w:rsid w:val="00E47CC1"/>
    <w:rsid w:val="00E510FE"/>
    <w:rsid w:val="00E51246"/>
    <w:rsid w:val="00E5199E"/>
    <w:rsid w:val="00E52369"/>
    <w:rsid w:val="00E52A38"/>
    <w:rsid w:val="00E5672B"/>
    <w:rsid w:val="00E56DF1"/>
    <w:rsid w:val="00E5734B"/>
    <w:rsid w:val="00E5907B"/>
    <w:rsid w:val="00E6360E"/>
    <w:rsid w:val="00E70107"/>
    <w:rsid w:val="00E7143E"/>
    <w:rsid w:val="00E72CFB"/>
    <w:rsid w:val="00E72FDD"/>
    <w:rsid w:val="00E73701"/>
    <w:rsid w:val="00E75A7D"/>
    <w:rsid w:val="00E773FE"/>
    <w:rsid w:val="00E80091"/>
    <w:rsid w:val="00E80C64"/>
    <w:rsid w:val="00E81446"/>
    <w:rsid w:val="00E81640"/>
    <w:rsid w:val="00E840FE"/>
    <w:rsid w:val="00E94EEF"/>
    <w:rsid w:val="00E962BB"/>
    <w:rsid w:val="00E971EE"/>
    <w:rsid w:val="00EA02B5"/>
    <w:rsid w:val="00EA1BFC"/>
    <w:rsid w:val="00EA3512"/>
    <w:rsid w:val="00EA457C"/>
    <w:rsid w:val="00EB42E2"/>
    <w:rsid w:val="00EC20A1"/>
    <w:rsid w:val="00EC2643"/>
    <w:rsid w:val="00EC28FA"/>
    <w:rsid w:val="00EC2D64"/>
    <w:rsid w:val="00EC3975"/>
    <w:rsid w:val="00EC3C1D"/>
    <w:rsid w:val="00EC5318"/>
    <w:rsid w:val="00ED3599"/>
    <w:rsid w:val="00ED615B"/>
    <w:rsid w:val="00EE19A2"/>
    <w:rsid w:val="00EF073E"/>
    <w:rsid w:val="00EF4655"/>
    <w:rsid w:val="00EF6662"/>
    <w:rsid w:val="00EF6DC4"/>
    <w:rsid w:val="00F029A9"/>
    <w:rsid w:val="00F03E90"/>
    <w:rsid w:val="00F066FF"/>
    <w:rsid w:val="00F0695E"/>
    <w:rsid w:val="00F07680"/>
    <w:rsid w:val="00F07A43"/>
    <w:rsid w:val="00F09B70"/>
    <w:rsid w:val="00F1131D"/>
    <w:rsid w:val="00F145BA"/>
    <w:rsid w:val="00F14AD4"/>
    <w:rsid w:val="00F154AC"/>
    <w:rsid w:val="00F15808"/>
    <w:rsid w:val="00F1760A"/>
    <w:rsid w:val="00F21408"/>
    <w:rsid w:val="00F21DCC"/>
    <w:rsid w:val="00F24ECD"/>
    <w:rsid w:val="00F26315"/>
    <w:rsid w:val="00F31BD2"/>
    <w:rsid w:val="00F3321E"/>
    <w:rsid w:val="00F37A16"/>
    <w:rsid w:val="00F4348E"/>
    <w:rsid w:val="00F505A1"/>
    <w:rsid w:val="00F5074D"/>
    <w:rsid w:val="00F509D8"/>
    <w:rsid w:val="00F62FB1"/>
    <w:rsid w:val="00F653D8"/>
    <w:rsid w:val="00F65E5E"/>
    <w:rsid w:val="00F669DE"/>
    <w:rsid w:val="00F757F5"/>
    <w:rsid w:val="00F80396"/>
    <w:rsid w:val="00F82C1A"/>
    <w:rsid w:val="00F85407"/>
    <w:rsid w:val="00F85676"/>
    <w:rsid w:val="00F90207"/>
    <w:rsid w:val="00F93D05"/>
    <w:rsid w:val="00F9623C"/>
    <w:rsid w:val="00FA1308"/>
    <w:rsid w:val="00FA21A5"/>
    <w:rsid w:val="00FA3553"/>
    <w:rsid w:val="00FA4756"/>
    <w:rsid w:val="00FB0990"/>
    <w:rsid w:val="00FB1FAD"/>
    <w:rsid w:val="00FB5A25"/>
    <w:rsid w:val="00FB6022"/>
    <w:rsid w:val="00FC1920"/>
    <w:rsid w:val="00FC2705"/>
    <w:rsid w:val="00FC5764"/>
    <w:rsid w:val="00FC59D2"/>
    <w:rsid w:val="00FC6A20"/>
    <w:rsid w:val="00FC7362"/>
    <w:rsid w:val="00FD0498"/>
    <w:rsid w:val="00FD0BB9"/>
    <w:rsid w:val="00FD686C"/>
    <w:rsid w:val="00FE4246"/>
    <w:rsid w:val="00FE4A3D"/>
    <w:rsid w:val="00FE5AD5"/>
    <w:rsid w:val="00FE7AF3"/>
    <w:rsid w:val="00FF11BD"/>
    <w:rsid w:val="00FF28D4"/>
    <w:rsid w:val="00FF2C2A"/>
    <w:rsid w:val="00FF3267"/>
    <w:rsid w:val="00FF32DC"/>
    <w:rsid w:val="00FF336C"/>
    <w:rsid w:val="00FF621A"/>
    <w:rsid w:val="00FF78E2"/>
    <w:rsid w:val="010C4B64"/>
    <w:rsid w:val="01B19F81"/>
    <w:rsid w:val="0209253B"/>
    <w:rsid w:val="0272F82D"/>
    <w:rsid w:val="02852FED"/>
    <w:rsid w:val="02DF5604"/>
    <w:rsid w:val="02F7C7FF"/>
    <w:rsid w:val="048C05A1"/>
    <w:rsid w:val="04A352BD"/>
    <w:rsid w:val="04D4045B"/>
    <w:rsid w:val="0640A32D"/>
    <w:rsid w:val="06B21B3D"/>
    <w:rsid w:val="08895CA7"/>
    <w:rsid w:val="08BF780F"/>
    <w:rsid w:val="094CA30C"/>
    <w:rsid w:val="09CA409F"/>
    <w:rsid w:val="09DC90F8"/>
    <w:rsid w:val="0A2BDAAF"/>
    <w:rsid w:val="0B43C5C4"/>
    <w:rsid w:val="0C1F7309"/>
    <w:rsid w:val="0C602D90"/>
    <w:rsid w:val="0D4F9470"/>
    <w:rsid w:val="0D58D8F6"/>
    <w:rsid w:val="0E24616E"/>
    <w:rsid w:val="0EA380FC"/>
    <w:rsid w:val="0F0A6670"/>
    <w:rsid w:val="0FABFF1F"/>
    <w:rsid w:val="10FBD12F"/>
    <w:rsid w:val="1290047A"/>
    <w:rsid w:val="1338F300"/>
    <w:rsid w:val="140E6E74"/>
    <w:rsid w:val="14A9688A"/>
    <w:rsid w:val="14DCF2D3"/>
    <w:rsid w:val="15195E25"/>
    <w:rsid w:val="15C71852"/>
    <w:rsid w:val="16A7ED26"/>
    <w:rsid w:val="171ABA56"/>
    <w:rsid w:val="177E5141"/>
    <w:rsid w:val="183AEB7C"/>
    <w:rsid w:val="18CCD616"/>
    <w:rsid w:val="18F541C3"/>
    <w:rsid w:val="19521045"/>
    <w:rsid w:val="196E7A68"/>
    <w:rsid w:val="1990DCEC"/>
    <w:rsid w:val="19D58EDF"/>
    <w:rsid w:val="1A6B60A2"/>
    <w:rsid w:val="1AC1308D"/>
    <w:rsid w:val="1B312DA8"/>
    <w:rsid w:val="1B61FF05"/>
    <w:rsid w:val="1BDD3859"/>
    <w:rsid w:val="1C4ED293"/>
    <w:rsid w:val="1CD7E380"/>
    <w:rsid w:val="1E6DB2A7"/>
    <w:rsid w:val="1EF060E8"/>
    <w:rsid w:val="2007F196"/>
    <w:rsid w:val="203B534C"/>
    <w:rsid w:val="20FF648A"/>
    <w:rsid w:val="21E8DC6A"/>
    <w:rsid w:val="21FC55F9"/>
    <w:rsid w:val="2202BE6A"/>
    <w:rsid w:val="227B4912"/>
    <w:rsid w:val="22C150A1"/>
    <w:rsid w:val="231A28F6"/>
    <w:rsid w:val="23D2321C"/>
    <w:rsid w:val="2417A7D1"/>
    <w:rsid w:val="2452AC29"/>
    <w:rsid w:val="246F3A72"/>
    <w:rsid w:val="24A95397"/>
    <w:rsid w:val="24D04BD2"/>
    <w:rsid w:val="24D0C899"/>
    <w:rsid w:val="24D3CC60"/>
    <w:rsid w:val="24DDE9D5"/>
    <w:rsid w:val="2544B34A"/>
    <w:rsid w:val="25D5015D"/>
    <w:rsid w:val="26746244"/>
    <w:rsid w:val="2751B1D1"/>
    <w:rsid w:val="27978553"/>
    <w:rsid w:val="2797E20B"/>
    <w:rsid w:val="27B8EB71"/>
    <w:rsid w:val="28AC93A7"/>
    <w:rsid w:val="28BDF5D9"/>
    <w:rsid w:val="28CF4D08"/>
    <w:rsid w:val="28FFF856"/>
    <w:rsid w:val="29E705C2"/>
    <w:rsid w:val="29EF0F86"/>
    <w:rsid w:val="2A621936"/>
    <w:rsid w:val="2A8D1574"/>
    <w:rsid w:val="2AE0FD27"/>
    <w:rsid w:val="2B36980A"/>
    <w:rsid w:val="2C48E359"/>
    <w:rsid w:val="2C557C72"/>
    <w:rsid w:val="2C5F4722"/>
    <w:rsid w:val="2CCE2C79"/>
    <w:rsid w:val="2D0609E2"/>
    <w:rsid w:val="2D480ABD"/>
    <w:rsid w:val="2D99ED9F"/>
    <w:rsid w:val="2DCB46E0"/>
    <w:rsid w:val="2E2D16B7"/>
    <w:rsid w:val="2E8D1C92"/>
    <w:rsid w:val="2E9D0E34"/>
    <w:rsid w:val="306EF384"/>
    <w:rsid w:val="3100EA6E"/>
    <w:rsid w:val="31EF9015"/>
    <w:rsid w:val="3314FE23"/>
    <w:rsid w:val="33227267"/>
    <w:rsid w:val="33676F1A"/>
    <w:rsid w:val="354026FF"/>
    <w:rsid w:val="35BA3C4F"/>
    <w:rsid w:val="369BAEA2"/>
    <w:rsid w:val="36C65EE8"/>
    <w:rsid w:val="3716F970"/>
    <w:rsid w:val="3776D143"/>
    <w:rsid w:val="383B64D8"/>
    <w:rsid w:val="3901B83F"/>
    <w:rsid w:val="3948A593"/>
    <w:rsid w:val="399ABBCC"/>
    <w:rsid w:val="39A7C9A7"/>
    <w:rsid w:val="3A536B9E"/>
    <w:rsid w:val="3B3B6AE4"/>
    <w:rsid w:val="3B5C3259"/>
    <w:rsid w:val="3B8481E1"/>
    <w:rsid w:val="3C4ED49B"/>
    <w:rsid w:val="3CF494DD"/>
    <w:rsid w:val="3D69B497"/>
    <w:rsid w:val="3DAFFB03"/>
    <w:rsid w:val="3F686DD2"/>
    <w:rsid w:val="3F9534D3"/>
    <w:rsid w:val="3FC254D0"/>
    <w:rsid w:val="3FD81514"/>
    <w:rsid w:val="400E3ABE"/>
    <w:rsid w:val="40693146"/>
    <w:rsid w:val="40E8375A"/>
    <w:rsid w:val="41716EB0"/>
    <w:rsid w:val="4226299B"/>
    <w:rsid w:val="423CBFF4"/>
    <w:rsid w:val="428DBA09"/>
    <w:rsid w:val="42ABC621"/>
    <w:rsid w:val="436CD8C2"/>
    <w:rsid w:val="43F549F6"/>
    <w:rsid w:val="447281CA"/>
    <w:rsid w:val="449EC41F"/>
    <w:rsid w:val="44E3B435"/>
    <w:rsid w:val="4502CAEB"/>
    <w:rsid w:val="47111785"/>
    <w:rsid w:val="48072589"/>
    <w:rsid w:val="48A1798D"/>
    <w:rsid w:val="48CEC24B"/>
    <w:rsid w:val="48F6182B"/>
    <w:rsid w:val="495AAA95"/>
    <w:rsid w:val="49D8E869"/>
    <w:rsid w:val="4A8DDB66"/>
    <w:rsid w:val="4B1AC185"/>
    <w:rsid w:val="4B3E4668"/>
    <w:rsid w:val="4BF8169F"/>
    <w:rsid w:val="4C7BA7A2"/>
    <w:rsid w:val="4CC47A4B"/>
    <w:rsid w:val="4CF3325F"/>
    <w:rsid w:val="4E3F844A"/>
    <w:rsid w:val="4E5FDA15"/>
    <w:rsid w:val="4EDE64BA"/>
    <w:rsid w:val="4F5AB7D1"/>
    <w:rsid w:val="50C17CB0"/>
    <w:rsid w:val="513DE67C"/>
    <w:rsid w:val="51525A80"/>
    <w:rsid w:val="51AE1BEF"/>
    <w:rsid w:val="51B49286"/>
    <w:rsid w:val="51BFDE63"/>
    <w:rsid w:val="52014E17"/>
    <w:rsid w:val="526912CB"/>
    <w:rsid w:val="52C594BF"/>
    <w:rsid w:val="535BFFE6"/>
    <w:rsid w:val="54E75C57"/>
    <w:rsid w:val="54E90239"/>
    <w:rsid w:val="55D0A41D"/>
    <w:rsid w:val="55DC8F72"/>
    <w:rsid w:val="55F6C161"/>
    <w:rsid w:val="56A1D85A"/>
    <w:rsid w:val="56B12D7D"/>
    <w:rsid w:val="56FCCC48"/>
    <w:rsid w:val="5733AECD"/>
    <w:rsid w:val="57A6390B"/>
    <w:rsid w:val="57C9D10D"/>
    <w:rsid w:val="57EA9513"/>
    <w:rsid w:val="57F0304A"/>
    <w:rsid w:val="584BE536"/>
    <w:rsid w:val="58A0A9D1"/>
    <w:rsid w:val="59616500"/>
    <w:rsid w:val="598F83EE"/>
    <w:rsid w:val="5990438D"/>
    <w:rsid w:val="5A0DA5F0"/>
    <w:rsid w:val="5A2D055E"/>
    <w:rsid w:val="5B05E9AE"/>
    <w:rsid w:val="5B634130"/>
    <w:rsid w:val="5C8FCEF9"/>
    <w:rsid w:val="5CFF554D"/>
    <w:rsid w:val="5D4AE624"/>
    <w:rsid w:val="5D64D0A3"/>
    <w:rsid w:val="5FEB9AF4"/>
    <w:rsid w:val="6047956F"/>
    <w:rsid w:val="608C6023"/>
    <w:rsid w:val="60E33BAA"/>
    <w:rsid w:val="61D73170"/>
    <w:rsid w:val="6200A6DD"/>
    <w:rsid w:val="6226D4B5"/>
    <w:rsid w:val="623BDA28"/>
    <w:rsid w:val="630A90D9"/>
    <w:rsid w:val="634A4833"/>
    <w:rsid w:val="64BBAA07"/>
    <w:rsid w:val="64CA5F23"/>
    <w:rsid w:val="658F2B95"/>
    <w:rsid w:val="65BF4931"/>
    <w:rsid w:val="65FA93B7"/>
    <w:rsid w:val="662CAC11"/>
    <w:rsid w:val="66FCD704"/>
    <w:rsid w:val="6717F2AC"/>
    <w:rsid w:val="67451E11"/>
    <w:rsid w:val="67C389FE"/>
    <w:rsid w:val="67F1F101"/>
    <w:rsid w:val="689E6BD4"/>
    <w:rsid w:val="68B5E148"/>
    <w:rsid w:val="6904A108"/>
    <w:rsid w:val="6AA74000"/>
    <w:rsid w:val="6B1FE7A6"/>
    <w:rsid w:val="6B50F68A"/>
    <w:rsid w:val="6C926AD6"/>
    <w:rsid w:val="6D4BA4C1"/>
    <w:rsid w:val="6D73B12E"/>
    <w:rsid w:val="6DED6BF7"/>
    <w:rsid w:val="6E370228"/>
    <w:rsid w:val="6E9CDBEA"/>
    <w:rsid w:val="6F1ED2AB"/>
    <w:rsid w:val="6FABBB25"/>
    <w:rsid w:val="70A53326"/>
    <w:rsid w:val="70B69A3B"/>
    <w:rsid w:val="714F5419"/>
    <w:rsid w:val="716ED129"/>
    <w:rsid w:val="71742B14"/>
    <w:rsid w:val="722648CC"/>
    <w:rsid w:val="72E5614C"/>
    <w:rsid w:val="7413F76C"/>
    <w:rsid w:val="755DED20"/>
    <w:rsid w:val="75D166FD"/>
    <w:rsid w:val="76BEADFD"/>
    <w:rsid w:val="78091333"/>
    <w:rsid w:val="785A7FE1"/>
    <w:rsid w:val="78CD4690"/>
    <w:rsid w:val="78DC65AE"/>
    <w:rsid w:val="78EA8F2F"/>
    <w:rsid w:val="78FDF216"/>
    <w:rsid w:val="79B94D83"/>
    <w:rsid w:val="7A1D5303"/>
    <w:rsid w:val="7A384756"/>
    <w:rsid w:val="7AD771C8"/>
    <w:rsid w:val="7B5CE94C"/>
    <w:rsid w:val="7C5B2235"/>
    <w:rsid w:val="7CD12A9F"/>
    <w:rsid w:val="7CF4E786"/>
    <w:rsid w:val="7D0930E2"/>
    <w:rsid w:val="7D7875F5"/>
    <w:rsid w:val="7DED8F79"/>
    <w:rsid w:val="7EE68554"/>
    <w:rsid w:val="7FB05B08"/>
    <w:rsid w:val="7FDC3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C30DE51"/>
  <w15:docId w15:val="{1D26C112-4C36-41C8-B083-A96432D88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337E5"/>
    <w:pPr>
      <w:spacing w:after="0" w:line="360" w:lineRule="auto"/>
    </w:pPr>
    <w:rPr>
      <w:sz w:val="24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002ED2"/>
    <w:pPr>
      <w:outlineLvl w:val="0"/>
    </w:pPr>
    <w:rPr>
      <w:rFonts w:cs="Arial"/>
      <w:b/>
      <w:color w:val="262626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5672B"/>
    <w:pPr>
      <w:outlineLvl w:val="1"/>
    </w:pPr>
    <w:rPr>
      <w:rFonts w:cs="Arial"/>
      <w:b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227089"/>
    <w:pPr>
      <w:keepNext/>
      <w:keepLines/>
      <w:jc w:val="center"/>
      <w:outlineLvl w:val="2"/>
    </w:pPr>
    <w:rPr>
      <w:rFonts w:eastAsiaTheme="majorEastAsia" w:cstheme="majorBidi"/>
      <w:b/>
      <w:bCs/>
    </w:rPr>
  </w:style>
  <w:style w:type="paragraph" w:styleId="Ttulo4">
    <w:name w:val="heading 4"/>
    <w:basedOn w:val="Normal"/>
    <w:next w:val="Normal"/>
    <w:uiPriority w:val="9"/>
    <w:unhideWhenUsed/>
    <w:qFormat/>
    <w:rsid w:val="001337E5"/>
    <w:pPr>
      <w:keepNext/>
      <w:keepLines/>
      <w:spacing w:before="240" w:after="40"/>
      <w:jc w:val="center"/>
      <w:outlineLvl w:val="3"/>
    </w:pPr>
    <w:rPr>
      <w:b/>
      <w:szCs w:val="24"/>
    </w:rPr>
  </w:style>
  <w:style w:type="paragraph" w:styleId="Ttulo5">
    <w:name w:val="heading 5"/>
    <w:basedOn w:val="Normal"/>
    <w:next w:val="Normal"/>
    <w:uiPriority w:val="9"/>
    <w:unhideWhenUsed/>
    <w:qFormat/>
    <w:rsid w:val="00E5672B"/>
    <w:pPr>
      <w:keepNext/>
      <w:keepLines/>
      <w:spacing w:before="220" w:after="40"/>
      <w:jc w:val="center"/>
      <w:outlineLvl w:val="4"/>
    </w:p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rsid w:val="00E5672B"/>
    <w:pPr>
      <w:keepNext/>
      <w:keepLines/>
      <w:jc w:val="center"/>
    </w:pPr>
    <w:rPr>
      <w:b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sid w:val="00002ED2"/>
    <w:rPr>
      <w:rFonts w:cs="Arial"/>
      <w:b/>
      <w:color w:val="262626"/>
      <w:sz w:val="24"/>
      <w:szCs w:val="24"/>
      <w:lang w:eastAsia="en-US"/>
    </w:rPr>
  </w:style>
  <w:style w:type="character" w:customStyle="1" w:styleId="Ttulo2Car">
    <w:name w:val="Título 2 Car"/>
    <w:link w:val="Ttulo2"/>
    <w:uiPriority w:val="9"/>
    <w:rsid w:val="00E5672B"/>
    <w:rPr>
      <w:rFonts w:cs="Arial"/>
      <w:b/>
      <w:color w:val="262626"/>
      <w:sz w:val="24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1"/>
    <w:qFormat/>
    <w:rsid w:val="002C3568"/>
    <w:pPr>
      <w:ind w:left="720"/>
      <w:contextualSpacing/>
    </w:pPr>
    <w:rPr>
      <w:rFonts w:eastAsiaTheme="minorHAnsi" w:cstheme="minorBidi"/>
      <w:sz w:val="22"/>
    </w:rPr>
  </w:style>
  <w:style w:type="character" w:customStyle="1" w:styleId="PrrafodelistaCar">
    <w:name w:val="Párrafo de lista Car"/>
    <w:link w:val="Prrafodelista"/>
    <w:uiPriority w:val="1"/>
    <w:rsid w:val="002C3568"/>
    <w:rPr>
      <w:rFonts w:eastAsiaTheme="minorHAnsi" w:cstheme="minorBidi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sid w:val="00227089"/>
    <w:rPr>
      <w:rFonts w:eastAsiaTheme="majorEastAsia" w:cstheme="majorBidi"/>
      <w:b/>
      <w:bCs/>
      <w:sz w:val="24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A060BB"/>
    <w:pPr>
      <w:widowControl w:val="0"/>
      <w:autoSpaceDE w:val="0"/>
      <w:autoSpaceDN w:val="0"/>
      <w:spacing w:line="240" w:lineRule="auto"/>
    </w:pPr>
    <w:rPr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060BB"/>
    <w:rPr>
      <w:rFonts w:cs="Calibri"/>
      <w:sz w:val="22"/>
      <w:szCs w:val="22"/>
      <w:lang w:val="es-ES" w:eastAsia="en-US"/>
    </w:rPr>
  </w:style>
  <w:style w:type="table" w:customStyle="1" w:styleId="TableNormal0">
    <w:name w:val="Table Normal0"/>
    <w:uiPriority w:val="2"/>
    <w:semiHidden/>
    <w:unhideWhenUsed/>
    <w:qFormat/>
    <w:rsid w:val="008D5E87"/>
    <w:pPr>
      <w:widowControl w:val="0"/>
      <w:autoSpaceDE w:val="0"/>
      <w:autoSpaceDN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8D5E87"/>
    <w:pPr>
      <w:widowControl w:val="0"/>
      <w:autoSpaceDE w:val="0"/>
      <w:autoSpaceDN w:val="0"/>
      <w:spacing w:line="240" w:lineRule="auto"/>
    </w:pPr>
    <w:rPr>
      <w:lang w:val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Pr>
      <w:rFonts w:ascii="Century Gothic" w:eastAsia="Century Gothic" w:hAnsi="Century Gothic" w:cs="Century Gothic"/>
    </w:rPr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1337E5"/>
    <w:rPr>
      <w:color w:val="605E5C"/>
      <w:shd w:val="clear" w:color="auto" w:fill="E1DFDD"/>
    </w:rPr>
  </w:style>
  <w:style w:type="paragraph" w:styleId="Bibliografa">
    <w:name w:val="Bibliography"/>
    <w:basedOn w:val="Normal"/>
    <w:next w:val="Normal"/>
    <w:uiPriority w:val="37"/>
    <w:unhideWhenUsed/>
    <w:rsid w:val="00E5672B"/>
  </w:style>
  <w:style w:type="table" w:customStyle="1" w:styleId="TableNormal1">
    <w:name w:val="Table Normal1"/>
    <w:rsid w:val="00D57D6D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visitado">
    <w:name w:val="FollowedHyperlink"/>
    <w:basedOn w:val="Fuentedeprrafopredeter"/>
    <w:uiPriority w:val="99"/>
    <w:semiHidden/>
    <w:unhideWhenUsed/>
    <w:rsid w:val="00B33125"/>
    <w:rPr>
      <w:color w:val="356A9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3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3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7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1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6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73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8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4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3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0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5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2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2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73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2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63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9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8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7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5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4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9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8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1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1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2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3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8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1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8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7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7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9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4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1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8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8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4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2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2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1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6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2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4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1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5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2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7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0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1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9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7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33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8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4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6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1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0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7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5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9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3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5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1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0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2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39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90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2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4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1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0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9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89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7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5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0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9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0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0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7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3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0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1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7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1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7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0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canoe\Documents\Plantillas%20personalizadas%20de%20Office\plantilla%202025%20v2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dfb6a72-01c4-4e71-a552-61092fa441d9">
      <Terms xmlns="http://schemas.microsoft.com/office/infopath/2007/PartnerControls"/>
    </lcf76f155ced4ddcb4097134ff3c332f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fBNc2jUkBfh0TFG0R7icj+T5RQ==">CgMxLjA4AHIhMUFTWUdvenNwUldLQmxFaE10NnhwSEFpUzNnTjI5RGJE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3BA2BC28768964B924E887E5AE4EF86" ma:contentTypeVersion="13" ma:contentTypeDescription="Create a new document." ma:contentTypeScope="" ma:versionID="dceceb167e1a00c9e909ccd1e321c060">
  <xsd:schema xmlns:xsd="http://www.w3.org/2001/XMLSchema" xmlns:xs="http://www.w3.org/2001/XMLSchema" xmlns:p="http://schemas.microsoft.com/office/2006/metadata/properties" xmlns:ns2="4dfb6a72-01c4-4e71-a552-61092fa441d9" xmlns:ns3="9472cd17-6709-4a72-884d-9977d0ce966f" targetNamespace="http://schemas.microsoft.com/office/2006/metadata/properties" ma:root="true" ma:fieldsID="cfba334a9522153db386a3ce3d3a8d75" ns2:_="" ns3:_="">
    <xsd:import namespace="4dfb6a72-01c4-4e71-a552-61092fa441d9"/>
    <xsd:import namespace="9472cd17-6709-4a72-884d-9977d0ce96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fb6a72-01c4-4e71-a552-61092fa441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72cd17-6709-4a72-884d-9977d0ce966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Kot16</b:Tag>
    <b:SourceType>Book</b:SourceType>
    <b:Guid>{8FE26A91-05C0-4F24-8885-5C299E6BDD49}</b:Guid>
    <b:Title>Dirección de Marketing</b:Title>
    <b:Year>2016</b:Year>
    <b:City>Mexico</b:City>
    <b:Publisher>Pearson Educación</b:Publisher>
    <b:Author>
      <b:Author>
        <b:NameList>
          <b:Person>
            <b:Last>Kotler</b:Last>
            <b:First>Phillop</b:First>
          </b:Person>
          <b:Person>
            <b:Last>Keller</b:Last>
            <b:First>Devin</b:First>
          </b:Person>
        </b:NameList>
      </b:Author>
    </b:Author>
    <b:RefOrder>1</b:RefOrder>
  </b:Source>
  <b:Source>
    <b:Tag>Eco21</b:Tag>
    <b:SourceType>DocumentFromInternetSite</b:SourceType>
    <b:Guid>{79FC5E8E-282B-4F0F-999D-967F08459A09}</b:Guid>
    <b:Title>Marketing Digital</b:Title>
    <b:Year>2021</b:Year>
    <b:Author>
      <b:Author>
        <b:Corporate>Ecosistema de Recursos Digitales - SENA</b:Corporate>
      </b:Author>
    </b:Author>
    <b:InternetSiteTitle>Youtube.com</b:InternetSiteTitle>
    <b:Month>Julio</b:Month>
    <b:Day>07</b:Day>
    <b:URL>https://www.youtube.com/watch?v=Vukk_lp4dO8&amp;ab_channel=EcosistemadeRecursosEducativosDigitalesSENA</b:URL>
    <b:RefOrder>2</b:RefOrder>
  </b:Source>
  <b:Source>
    <b:Tag>UNI25</b:Tag>
    <b:SourceType>DocumentFromInternetSite</b:SourceType>
    <b:Guid>{E1679DC8-A7AF-43B9-9AE4-1F2488BBD4E5}</b:Guid>
    <b:Author>
      <b:Author>
        <b:Corporate>UNITECNAR</b:Corporate>
      </b:Author>
    </b:Author>
    <b:Title>Formato plan de negocio v3</b:Title>
    <b:InternetSiteTitle>www.unitecnar.edu.co</b:InternetSiteTitle>
    <b:Year>2019</b:Year>
    <b:Month>Julio</b:Month>
    <b:Day>05</b:Day>
    <b:URL>https://www.unitecnar.edu.co/sites/default/files/Formato%20Plan%20de%20Negocios%20V3%20ok.docx</b:URL>
    <b:RefOrder>6</b:RefOrder>
  </b:Source>
  <b:Source>
    <b:Tag>Uni25</b:Tag>
    <b:SourceType>DocumentFromInternetSite</b:SourceType>
    <b:Guid>{397A2178-EE6C-4930-A3B0-73935645A2C6}</b:Guid>
    <b:Author>
      <b:Author>
        <b:Corporate>Universidad Piloto de Colombia</b:Corporate>
      </b:Author>
    </b:Author>
    <b:Title>Definición de marketing según Philip Kotler</b:Title>
    <b:InternetSiteTitle>estudiarvirtual.unipiloto.edu.co</b:InternetSiteTitle>
    <b:Year>2025</b:Year>
    <b:Month>Mayo</b:Month>
    <b:Day>02</b:Day>
    <b:URL>https://estudiarvirtual.unipiloto.edu.co/blog/fundamentos-del-marketing-segun-philip-kotler</b:URL>
    <b:RefOrder>3</b:RefOrder>
  </b:Source>
  <b:Source>
    <b:Tag>REP25</b:Tag>
    <b:SourceType>DocumentFromInternetSite</b:SourceType>
    <b:Guid>{122EF37D-F953-496D-BA9E-3542696A0A0E}</b:Guid>
    <b:Author>
      <b:Author>
        <b:Corporate>REPSOL</b:Corporate>
      </b:Author>
    </b:Author>
    <b:Title>Optimización de recursos hacia una economía circular</b:Title>
    <b:InternetSiteTitle>repsol.com</b:InternetSiteTitle>
    <b:Year>2025</b:Year>
    <b:Month>Mayo</b:Month>
    <b:Day>02</b:Day>
    <b:URL>https://www.repsol.com/es/energia-futuro/tecnologia-innovacion/obsolescencia-programada/index.cshtml</b:URL>
    <b:RefOrder>4</b:RefOrder>
  </b:Source>
  <b:Source>
    <b:Tag>Que25</b:Tag>
    <b:SourceType>DocumentFromInternetSite</b:SourceType>
    <b:Guid>{A2D49E41-BC95-4818-916D-867F9A30ABCB}</b:Guid>
    <b:Author>
      <b:Author>
        <b:Corporate>QuestionPro</b:Corporate>
      </b:Author>
    </b:Author>
    <b:Title>Fidelización del cliente: Qué es, importancia y beneficios</b:Title>
    <b:InternetSiteTitle>questionpro.com</b:InternetSiteTitle>
    <b:Year>2025</b:Year>
    <b:Month>Mayo</b:Month>
    <b:Day>02</b:Day>
    <b:URL>https://www.questionpro.com/blog/es/fidelizacion-del-cliente/</b:URL>
    <b:RefOrder>5</b:RefOrder>
  </b:Source>
  <b:Source>
    <b:Tag>Mai23</b:Tag>
    <b:SourceType>InternetSite</b:SourceType>
    <b:Guid>{C3336941-DAAA-4630-9CA5-C7FD85EA2D94}</b:Guid>
    <b:Author>
      <b:Author>
        <b:Corporate>Mailchimp</b:Corporate>
      </b:Author>
    </b:Author>
    <b:Title>Segmentacion de meercado: las variables que debes conocer</b:Title>
    <b:InternetSiteTitle>mailchimp.com</b:InternetSiteTitle>
    <b:Year>2023</b:Year>
    <b:Month>Febrero</b:Month>
    <b:Day>13</b:Day>
    <b:URL>https://mailchimp.com/es/resources/what-are-segmentation-variables/</b:URL>
    <b:RefOrder>8</b:RefOrder>
  </b:Source>
  <b:Source>
    <b:Tag>Ama25</b:Tag>
    <b:SourceType>InternetSite</b:SourceType>
    <b:Guid>{A0FF341C-0B41-4B7B-9984-0B57CA90123D}</b:Guid>
    <b:Author>
      <b:Author>
        <b:Corporate>Amazon ads</b:Corporate>
      </b:Author>
    </b:Author>
    <b:Title>¿Qué es la publicidad digital? Guía para principiantes</b:Title>
    <b:InternetSiteTitle>amazon.com</b:InternetSiteTitle>
    <b:Year>2025</b:Year>
    <b:Month>Mayo</b:Month>
    <b:Day>16</b:Day>
    <b:URL>https://advertising.amazon.com/es-co/library/guides/what-is-digital-advertising#:~:text=La%20publicidad%20digital%2C%20o%20publicidad,trav%C3%A9s%20de%20canales%20en%20l%C3%ADnea</b:URL>
    <b:RefOrder>9</b:RefOrder>
  </b:Source>
  <b:Source>
    <b:Tag>Uni22</b:Tag>
    <b:SourceType>InternetSite</b:SourceType>
    <b:Guid>{FBEF4D0E-44F6-4D6B-A509-A4D5F746A4A5}</b:Guid>
    <b:Author>
      <b:Author>
        <b:Corporate>Universidad Europea</b:Corporate>
      </b:Author>
    </b:Author>
    <b:Title>¿Qué es KPI (Key Performance Indicator) en marketing digital?</b:Title>
    <b:InternetSiteTitle>universidadeuropea.com</b:InternetSiteTitle>
    <b:Year>2022</b:Year>
    <b:Month>Marzo</b:Month>
    <b:Day>28</b:Day>
    <b:URL>https://universidadeuropea.com/blog/que-es-kpi-marketing/</b:URL>
    <b:RefOrder>10</b:RefOrder>
  </b:Source>
  <b:Source>
    <b:Tag>ela22</b:Tag>
    <b:SourceType>InternetSite</b:SourceType>
    <b:Guid>{30EAE721-D22E-493D-A050-775E95BD9E90}</b:Guid>
    <b:Author>
      <b:Author>
        <b:Corporate>elabs</b:Corporate>
      </b:Author>
    </b:Author>
    <b:Title>Presupuesto marketing digital: Qué es y ejemplos</b:Title>
    <b:InternetSiteTitle>elabscosulting.com</b:InternetSiteTitle>
    <b:Year>2022</b:Year>
    <b:Month>Febrero</b:Month>
    <b:Day>15</b:Day>
    <b:URL>https://www.elabsconsulting.com/noticias/presupuesto-marketing-digital-que-es-y-ejemplos</b:URL>
    <b:RefOrder>11</b:RefOrder>
  </b:Source>
  <b:Source>
    <b:Tag>IEP18</b:Tag>
    <b:SourceType>InternetSite</b:SourceType>
    <b:Guid>{771C9CCA-3BA2-4591-ACEE-B8A5C6E1D2F0}</b:Guid>
    <b:Author>
      <b:Author>
        <b:Corporate>IEP</b:Corporate>
      </b:Author>
    </b:Author>
    <b:Title>Marketing Mix: concepto, las 4P´s y cómo aplicarlo</b:Title>
    <b:InternetSiteTitle>iep.edu.es</b:InternetSiteTitle>
    <b:Year>2018</b:Year>
    <b:Month>Octubre</b:Month>
    <b:Day>10</b:Day>
    <b:URL>https://iep.edu.es/marketing-mix-concepto-aplicacion/</b:URL>
    <b:RefOrder>7</b:RefOrder>
  </b:Source>
</b:Sources>
</file>

<file path=customXml/itemProps1.xml><?xml version="1.0" encoding="utf-8"?>
<ds:datastoreItem xmlns:ds="http://schemas.openxmlformats.org/officeDocument/2006/customXml" ds:itemID="{17A83322-82C9-4C03-90A8-0F16BA5AB0B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AF2DA06-DC65-4B51-BE3F-D1CB908197A4}">
  <ds:schemaRefs>
    <ds:schemaRef ds:uri="http://schemas.microsoft.com/office/2006/metadata/properties"/>
    <ds:schemaRef ds:uri="http://schemas.microsoft.com/office/infopath/2007/PartnerControls"/>
    <ds:schemaRef ds:uri="4dfb6a72-01c4-4e71-a552-61092fa441d9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54356120-52CC-42F1-A49F-EF1A565A9D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fb6a72-01c4-4e71-a552-61092fa441d9"/>
    <ds:schemaRef ds:uri="9472cd17-6709-4a72-884d-9977d0ce96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12534A17-774C-426D-86BA-085AA1883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2025 v2</Template>
  <TotalTime>24</TotalTime>
  <Pages>6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Links>
    <vt:vector size="54" baseType="variant">
      <vt:variant>
        <vt:i4>5832705</vt:i4>
      </vt:variant>
      <vt:variant>
        <vt:i4>54</vt:i4>
      </vt:variant>
      <vt:variant>
        <vt:i4>0</vt:i4>
      </vt:variant>
      <vt:variant>
        <vt:i4>5</vt:i4>
      </vt:variant>
      <vt:variant>
        <vt:lpwstr>https://www.elabsconsulting.com/noticias/presupuesto-marketing-digital-que-es-y-ejemplos</vt:lpwstr>
      </vt:variant>
      <vt:variant>
        <vt:lpwstr/>
      </vt:variant>
      <vt:variant>
        <vt:i4>262209</vt:i4>
      </vt:variant>
      <vt:variant>
        <vt:i4>48</vt:i4>
      </vt:variant>
      <vt:variant>
        <vt:i4>0</vt:i4>
      </vt:variant>
      <vt:variant>
        <vt:i4>5</vt:i4>
      </vt:variant>
      <vt:variant>
        <vt:lpwstr>https://universidadeuropea.com/blog/que-es-kpi-marketing/</vt:lpwstr>
      </vt:variant>
      <vt:variant>
        <vt:lpwstr/>
      </vt:variant>
      <vt:variant>
        <vt:i4>5570632</vt:i4>
      </vt:variant>
      <vt:variant>
        <vt:i4>42</vt:i4>
      </vt:variant>
      <vt:variant>
        <vt:i4>0</vt:i4>
      </vt:variant>
      <vt:variant>
        <vt:i4>5</vt:i4>
      </vt:variant>
      <vt:variant>
        <vt:lpwstr>https://advertising.amazon.com/es-co/library/guides/what-is-digital-advertising</vt:lpwstr>
      </vt:variant>
      <vt:variant>
        <vt:lpwstr>:~:text=La%20publicidad%20digital%2C%20o%20publicidad,trav%C3%A9s%20de%20canales%20en%20l%C3%ADnea</vt:lpwstr>
      </vt:variant>
      <vt:variant>
        <vt:i4>8257644</vt:i4>
      </vt:variant>
      <vt:variant>
        <vt:i4>36</vt:i4>
      </vt:variant>
      <vt:variant>
        <vt:i4>0</vt:i4>
      </vt:variant>
      <vt:variant>
        <vt:i4>5</vt:i4>
      </vt:variant>
      <vt:variant>
        <vt:lpwstr>https://mailchimp.com/es/resources/what-are-segmentation-variables/</vt:lpwstr>
      </vt:variant>
      <vt:variant>
        <vt:lpwstr/>
      </vt:variant>
      <vt:variant>
        <vt:i4>4980747</vt:i4>
      </vt:variant>
      <vt:variant>
        <vt:i4>30</vt:i4>
      </vt:variant>
      <vt:variant>
        <vt:i4>0</vt:i4>
      </vt:variant>
      <vt:variant>
        <vt:i4>5</vt:i4>
      </vt:variant>
      <vt:variant>
        <vt:lpwstr>https://iep.edu.es/marketing-mix-concepto-aplicacion/</vt:lpwstr>
      </vt:variant>
      <vt:variant>
        <vt:lpwstr/>
      </vt:variant>
      <vt:variant>
        <vt:i4>6946879</vt:i4>
      </vt:variant>
      <vt:variant>
        <vt:i4>15</vt:i4>
      </vt:variant>
      <vt:variant>
        <vt:i4>0</vt:i4>
      </vt:variant>
      <vt:variant>
        <vt:i4>5</vt:i4>
      </vt:variant>
      <vt:variant>
        <vt:lpwstr>https://www.mediacenterone.mx/wp-content/uploads/2021/01/4ps1-780x405-1.png</vt:lpwstr>
      </vt:variant>
      <vt:variant>
        <vt:lpwstr/>
      </vt:variant>
      <vt:variant>
        <vt:i4>3866684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https://www.youtube.com/watch?v=Vukk_lp4dO8&amp;ab_channel=EcosistemadeRecursosEducativosDigitalesSENA</vt:lpwstr>
      </vt:variant>
      <vt:variant>
        <vt:lpwstr/>
      </vt:variant>
      <vt:variant>
        <vt:i4>7798908</vt:i4>
      </vt:variant>
      <vt:variant>
        <vt:i4>3</vt:i4>
      </vt:variant>
      <vt:variant>
        <vt:i4>0</vt:i4>
      </vt:variant>
      <vt:variant>
        <vt:i4>5</vt:i4>
      </vt:variant>
      <vt:variant>
        <vt:lpwstr>https://www.revistaeyn.com/binrepository/1200x762/0c0/0d0/none/26086/QMJL/marketing-digital_8790116_20241015180820.jpg</vt:lpwstr>
      </vt:variant>
      <vt:variant>
        <vt:lpwstr/>
      </vt:variant>
      <vt:variant>
        <vt:i4>6160458</vt:i4>
      </vt:variant>
      <vt:variant>
        <vt:i4>0</vt:i4>
      </vt:variant>
      <vt:variant>
        <vt:i4>0</vt:i4>
      </vt:variant>
      <vt:variant>
        <vt:i4>5</vt:i4>
      </vt:variant>
      <vt:variant>
        <vt:lpwstr>https://www.lifeder.com/wp-content/uploads/2020/10/da-siempre-mas-larry-page.jpg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Cesar Augusto Cano Echeverry</dc:creator>
  <cp:keywords/>
  <cp:lastModifiedBy>Sebastian Agudelo Muñoz</cp:lastModifiedBy>
  <cp:revision>3</cp:revision>
  <dcterms:created xsi:type="dcterms:W3CDTF">2026-06-16T03:08:00Z</dcterms:created>
  <dcterms:modified xsi:type="dcterms:W3CDTF">2026-07-15T23:22:00Z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0x01010083BA2BC28768964B924E887E5AE4EF86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2025-02-10T13:10:30Z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0406f478-3d9b-4ec6-8414-8f8217120a06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